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4D5712CF"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4B0AB1">
              <w:rPr>
                <w:lang w:val="sv-SE"/>
              </w:rPr>
              <w:t>2</w:t>
            </w:r>
            <w:r w:rsidRPr="00E31168">
              <w:rPr>
                <w:lang w:val="sv-SE"/>
              </w:rPr>
              <w:t>.</w:t>
            </w:r>
            <w:r w:rsidR="004B0AB1">
              <w:rPr>
                <w:lang w:val="sv-SE"/>
              </w:rPr>
              <w:t>0</w:t>
            </w:r>
            <w:r w:rsidRPr="00E31168">
              <w:rPr>
                <w:lang w:val="sv-SE"/>
              </w:rPr>
              <w:t>.</w:t>
            </w:r>
            <w:bookmarkEnd w:id="3"/>
            <w:r w:rsidR="007763BF">
              <w:rPr>
                <w:lang w:val="sv-SE"/>
              </w:rPr>
              <w:t>0</w:t>
            </w:r>
            <w:r w:rsidRPr="00E31168">
              <w:rPr>
                <w:lang w:val="sv-SE"/>
              </w:rPr>
              <w:t xml:space="preserve"> </w:t>
            </w:r>
            <w:r w:rsidRPr="00E31168">
              <w:rPr>
                <w:sz w:val="32"/>
                <w:lang w:val="sv-SE"/>
              </w:rPr>
              <w:t>(</w:t>
            </w:r>
            <w:bookmarkStart w:id="4" w:name="issueDate"/>
            <w:r w:rsidR="00B214A7">
              <w:rPr>
                <w:sz w:val="32"/>
                <w:lang w:val="sv-SE"/>
              </w:rPr>
              <w:t>2020</w:t>
            </w:r>
            <w:r w:rsidRPr="00E31168">
              <w:rPr>
                <w:sz w:val="32"/>
                <w:lang w:val="sv-SE"/>
              </w:rPr>
              <w:t>-</w:t>
            </w:r>
            <w:bookmarkEnd w:id="4"/>
            <w:r w:rsidR="005356B2">
              <w:rPr>
                <w:sz w:val="32"/>
                <w:lang w:val="sv-SE"/>
              </w:rPr>
              <w:t>11</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65636D49"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85B5AF5"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29723D">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p w14:paraId="64701486" w14:textId="1F771174" w:rsidR="004B0AB1" w:rsidRDefault="004B0A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_Toc57625621 \h </w:instrText>
      </w:r>
      <w:r>
        <w:fldChar w:fldCharType="separate"/>
      </w:r>
      <w:r>
        <w:t>8</w:t>
      </w:r>
      <w:r>
        <w:fldChar w:fldCharType="end"/>
      </w:r>
    </w:p>
    <w:p w14:paraId="3AD03691" w14:textId="6DA8D257" w:rsidR="004B0AB1" w:rsidRDefault="004B0A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_Toc57625622 \h </w:instrText>
      </w:r>
      <w:r>
        <w:fldChar w:fldCharType="separate"/>
      </w:r>
      <w:r>
        <w:t>10</w:t>
      </w:r>
      <w:r>
        <w:fldChar w:fldCharType="end"/>
      </w:r>
    </w:p>
    <w:p w14:paraId="60CA2301" w14:textId="18D8D71E" w:rsidR="004B0AB1" w:rsidRDefault="004B0A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_Toc57625623 \h </w:instrText>
      </w:r>
      <w:r>
        <w:fldChar w:fldCharType="separate"/>
      </w:r>
      <w:r>
        <w:t>10</w:t>
      </w:r>
      <w:r>
        <w:fldChar w:fldCharType="end"/>
      </w:r>
    </w:p>
    <w:p w14:paraId="45ADBE65" w14:textId="31648B6F" w:rsidR="004B0AB1" w:rsidRDefault="004B0A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_Toc57625624 \h </w:instrText>
      </w:r>
      <w:r>
        <w:fldChar w:fldCharType="separate"/>
      </w:r>
      <w:r>
        <w:t>11</w:t>
      </w:r>
      <w:r>
        <w:fldChar w:fldCharType="end"/>
      </w:r>
    </w:p>
    <w:p w14:paraId="356E0B26" w14:textId="49139D07" w:rsidR="004B0AB1" w:rsidRDefault="004B0A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_Toc57625625 \h </w:instrText>
      </w:r>
      <w:r>
        <w:fldChar w:fldCharType="separate"/>
      </w:r>
      <w:r>
        <w:t>11</w:t>
      </w:r>
      <w:r>
        <w:fldChar w:fldCharType="end"/>
      </w:r>
    </w:p>
    <w:p w14:paraId="59AE7E34" w14:textId="200D3B74" w:rsidR="004B0AB1" w:rsidRDefault="004B0A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_Toc57625626 \h </w:instrText>
      </w:r>
      <w:r>
        <w:fldChar w:fldCharType="separate"/>
      </w:r>
      <w:r>
        <w:t>12</w:t>
      </w:r>
      <w:r>
        <w:fldChar w:fldCharType="end"/>
      </w:r>
    </w:p>
    <w:p w14:paraId="162C8316" w14:textId="0C5D44E2" w:rsidR="004B0AB1" w:rsidRDefault="004B0AB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_Toc57625627 \h </w:instrText>
      </w:r>
      <w:r>
        <w:fldChar w:fldCharType="separate"/>
      </w:r>
      <w:r>
        <w:t>12</w:t>
      </w:r>
      <w:r>
        <w:fldChar w:fldCharType="end"/>
      </w:r>
    </w:p>
    <w:p w14:paraId="44AD8F93" w14:textId="52B7B6CB" w:rsidR="004B0AB1" w:rsidRDefault="004B0A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_Toc57625628 \h </w:instrText>
      </w:r>
      <w:r>
        <w:fldChar w:fldCharType="separate"/>
      </w:r>
      <w:r>
        <w:t>12</w:t>
      </w:r>
      <w:r>
        <w:fldChar w:fldCharType="end"/>
      </w:r>
    </w:p>
    <w:p w14:paraId="5169D72A" w14:textId="70342DB6" w:rsidR="004B0AB1" w:rsidRDefault="004B0AB1">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_Toc57625629 \h </w:instrText>
      </w:r>
      <w:r>
        <w:fldChar w:fldCharType="separate"/>
      </w:r>
      <w:r>
        <w:t>12</w:t>
      </w:r>
      <w:r>
        <w:fldChar w:fldCharType="end"/>
      </w:r>
    </w:p>
    <w:p w14:paraId="64703B26" w14:textId="57B072F4" w:rsidR="004B0AB1" w:rsidRDefault="004B0AB1">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_Toc57625630 \h </w:instrText>
      </w:r>
      <w:r>
        <w:fldChar w:fldCharType="separate"/>
      </w:r>
      <w:r>
        <w:t>12</w:t>
      </w:r>
      <w:r>
        <w:fldChar w:fldCharType="end"/>
      </w:r>
    </w:p>
    <w:p w14:paraId="409A194A" w14:textId="115EFAEC" w:rsidR="004B0AB1" w:rsidRDefault="004B0AB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_Toc57625631 \h </w:instrText>
      </w:r>
      <w:r>
        <w:fldChar w:fldCharType="separate"/>
      </w:r>
      <w:r>
        <w:t>14</w:t>
      </w:r>
      <w:r>
        <w:fldChar w:fldCharType="end"/>
      </w:r>
    </w:p>
    <w:p w14:paraId="72C908B7" w14:textId="79A11174" w:rsidR="004B0AB1" w:rsidRDefault="004B0AB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_Toc57625632 \h </w:instrText>
      </w:r>
      <w:r>
        <w:fldChar w:fldCharType="separate"/>
      </w:r>
      <w:r>
        <w:t>16</w:t>
      </w:r>
      <w:r>
        <w:fldChar w:fldCharType="end"/>
      </w:r>
    </w:p>
    <w:p w14:paraId="256056B5" w14:textId="3C0C01DB" w:rsidR="004B0AB1" w:rsidRDefault="004B0A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_Toc57625633 \h </w:instrText>
      </w:r>
      <w:r>
        <w:fldChar w:fldCharType="separate"/>
      </w:r>
      <w:r>
        <w:t>17</w:t>
      </w:r>
      <w:r>
        <w:fldChar w:fldCharType="end"/>
      </w:r>
    </w:p>
    <w:p w14:paraId="7BEB2BE7" w14:textId="3AE5D25E" w:rsidR="004B0AB1" w:rsidRDefault="004B0AB1">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_Toc57625634 \h </w:instrText>
      </w:r>
      <w:r>
        <w:fldChar w:fldCharType="separate"/>
      </w:r>
      <w:r>
        <w:t>17</w:t>
      </w:r>
      <w:r>
        <w:fldChar w:fldCharType="end"/>
      </w:r>
    </w:p>
    <w:p w14:paraId="08002812" w14:textId="79999D80" w:rsidR="004B0AB1" w:rsidRDefault="004B0A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_Toc57625635 \h </w:instrText>
      </w:r>
      <w:r>
        <w:fldChar w:fldCharType="separate"/>
      </w:r>
      <w:r>
        <w:t>18</w:t>
      </w:r>
      <w:r>
        <w:fldChar w:fldCharType="end"/>
      </w:r>
    </w:p>
    <w:p w14:paraId="090DE46D" w14:textId="3B8CAFF4" w:rsidR="004B0AB1" w:rsidRDefault="004B0AB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_Toc57625636 \h </w:instrText>
      </w:r>
      <w:r>
        <w:fldChar w:fldCharType="separate"/>
      </w:r>
      <w:r>
        <w:t>18</w:t>
      </w:r>
      <w:r>
        <w:fldChar w:fldCharType="end"/>
      </w:r>
    </w:p>
    <w:p w14:paraId="7500F1AD" w14:textId="45EBEAC9" w:rsidR="004B0AB1" w:rsidRDefault="004B0AB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_Toc57625637 \h </w:instrText>
      </w:r>
      <w:r>
        <w:fldChar w:fldCharType="separate"/>
      </w:r>
      <w:r>
        <w:t>18</w:t>
      </w:r>
      <w:r>
        <w:fldChar w:fldCharType="end"/>
      </w:r>
    </w:p>
    <w:p w14:paraId="40447003" w14:textId="7A2439C0" w:rsidR="004B0AB1" w:rsidRDefault="004B0AB1">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_Toc57625638 \h </w:instrText>
      </w:r>
      <w:r>
        <w:fldChar w:fldCharType="separate"/>
      </w:r>
      <w:r>
        <w:t>18</w:t>
      </w:r>
      <w:r>
        <w:fldChar w:fldCharType="end"/>
      </w:r>
    </w:p>
    <w:p w14:paraId="1C89E7CD" w14:textId="1E69707A" w:rsidR="004B0AB1" w:rsidRDefault="004B0AB1">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_Toc57625639 \h </w:instrText>
      </w:r>
      <w:r>
        <w:fldChar w:fldCharType="separate"/>
      </w:r>
      <w:r>
        <w:t>19</w:t>
      </w:r>
      <w:r>
        <w:fldChar w:fldCharType="end"/>
      </w:r>
    </w:p>
    <w:p w14:paraId="718E6C9A" w14:textId="3D6A6DCC" w:rsidR="004B0AB1" w:rsidRDefault="004B0AB1">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E0053B">
        <w:rPr>
          <w:rFonts w:eastAsia="Malgun Gothic"/>
        </w:rPr>
        <w:t>Solution</w:t>
      </w:r>
      <w:r w:rsidRPr="00E0053B">
        <w:rPr>
          <w:rFonts w:eastAsia="Malgun Gothic"/>
          <w:lang w:eastAsia="zh-CN"/>
        </w:rPr>
        <w:t xml:space="preserve"> #2</w:t>
      </w:r>
      <w:r w:rsidRPr="00E0053B">
        <w:rPr>
          <w:rFonts w:eastAsia="Malgun Gothic"/>
        </w:rPr>
        <w:t xml:space="preserve">: </w:t>
      </w:r>
      <w:r w:rsidRPr="00E0053B">
        <w:rPr>
          <w:rFonts w:eastAsia="Malgun Gothic"/>
          <w:lang w:eastAsia="zh-CN"/>
        </w:rPr>
        <w:t>3GPP reference architecture for UAV remote identification</w:t>
      </w:r>
      <w:r>
        <w:tab/>
      </w:r>
      <w:r>
        <w:fldChar w:fldCharType="begin" w:fldLock="1"/>
      </w:r>
      <w:r>
        <w:instrText xml:space="preserve"> PAGEREF _Toc57625640 \h </w:instrText>
      </w:r>
      <w:r>
        <w:fldChar w:fldCharType="separate"/>
      </w:r>
      <w:r>
        <w:t>20</w:t>
      </w:r>
      <w:r>
        <w:fldChar w:fldCharType="end"/>
      </w:r>
    </w:p>
    <w:p w14:paraId="7FE93492" w14:textId="7784A25C" w:rsidR="004B0AB1" w:rsidRDefault="004B0AB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_Toc57625641 \h </w:instrText>
      </w:r>
      <w:r>
        <w:fldChar w:fldCharType="separate"/>
      </w:r>
      <w:r>
        <w:t>20</w:t>
      </w:r>
      <w:r>
        <w:fldChar w:fldCharType="end"/>
      </w:r>
    </w:p>
    <w:p w14:paraId="3092C325" w14:textId="1D1772D4" w:rsidR="004B0AB1" w:rsidRDefault="004B0AB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_Toc57625642 \h </w:instrText>
      </w:r>
      <w:r>
        <w:fldChar w:fldCharType="separate"/>
      </w:r>
      <w:r>
        <w:t>20</w:t>
      </w:r>
      <w:r>
        <w:fldChar w:fldCharType="end"/>
      </w:r>
    </w:p>
    <w:p w14:paraId="095530E5" w14:textId="61F2CE20" w:rsidR="004B0AB1" w:rsidRDefault="004B0AB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_Toc57625643 \h </w:instrText>
      </w:r>
      <w:r>
        <w:fldChar w:fldCharType="separate"/>
      </w:r>
      <w:r>
        <w:t>20</w:t>
      </w:r>
      <w:r>
        <w:fldChar w:fldCharType="end"/>
      </w:r>
    </w:p>
    <w:p w14:paraId="24417B7D" w14:textId="4A9AAAD6" w:rsidR="004B0AB1" w:rsidRDefault="004B0AB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_Toc57625644 \h </w:instrText>
      </w:r>
      <w:r>
        <w:fldChar w:fldCharType="separate"/>
      </w:r>
      <w:r>
        <w:t>21</w:t>
      </w:r>
      <w:r>
        <w:fldChar w:fldCharType="end"/>
      </w:r>
    </w:p>
    <w:p w14:paraId="7F2B2A05" w14:textId="62EED32D"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eastAsia="zh-CN"/>
        </w:rPr>
        <w:t>6.3</w:t>
      </w:r>
      <w:r>
        <w:rPr>
          <w:rFonts w:asciiTheme="minorHAnsi" w:eastAsiaTheme="minorEastAsia" w:hAnsiTheme="minorHAnsi" w:cstheme="minorBidi"/>
          <w:sz w:val="22"/>
          <w:szCs w:val="22"/>
          <w:lang w:eastAsia="en-GB"/>
        </w:rPr>
        <w:tab/>
      </w:r>
      <w:r w:rsidRPr="00E0053B">
        <w:rPr>
          <w:rFonts w:eastAsia="Malgun Gothic"/>
        </w:rPr>
        <w:t>Solution</w:t>
      </w:r>
      <w:r w:rsidRPr="00E0053B">
        <w:rPr>
          <w:rFonts w:eastAsia="Malgun Gothic"/>
          <w:lang w:eastAsia="zh-CN"/>
        </w:rPr>
        <w:t xml:space="preserve"> #3</w:t>
      </w:r>
      <w:r w:rsidRPr="00E0053B">
        <w:rPr>
          <w:rFonts w:eastAsia="Malgun Gothic"/>
        </w:rPr>
        <w:t xml:space="preserve">: </w:t>
      </w:r>
      <w:r w:rsidRPr="00E0053B">
        <w:rPr>
          <w:rFonts w:eastAsia="Malgun Gothic"/>
          <w:lang w:eastAsia="zh-CN"/>
        </w:rPr>
        <w:t>USS/UTM Discovery</w:t>
      </w:r>
      <w:r>
        <w:tab/>
      </w:r>
      <w:r>
        <w:fldChar w:fldCharType="begin" w:fldLock="1"/>
      </w:r>
      <w:r>
        <w:instrText xml:space="preserve"> PAGEREF _Toc57625645 \h </w:instrText>
      </w:r>
      <w:r>
        <w:fldChar w:fldCharType="separate"/>
      </w:r>
      <w:r>
        <w:t>21</w:t>
      </w:r>
      <w:r>
        <w:fldChar w:fldCharType="end"/>
      </w:r>
    </w:p>
    <w:p w14:paraId="35F80A30" w14:textId="0ACA652C" w:rsidR="004B0AB1" w:rsidRDefault="004B0AB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_Toc57625646 \h </w:instrText>
      </w:r>
      <w:r>
        <w:fldChar w:fldCharType="separate"/>
      </w:r>
      <w:r>
        <w:t>21</w:t>
      </w:r>
      <w:r>
        <w:fldChar w:fldCharType="end"/>
      </w:r>
    </w:p>
    <w:p w14:paraId="07AB9D65" w14:textId="7BB717E1" w:rsidR="004B0AB1" w:rsidRDefault="004B0AB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_Toc57625647 \h </w:instrText>
      </w:r>
      <w:r>
        <w:fldChar w:fldCharType="separate"/>
      </w:r>
      <w:r>
        <w:t>21</w:t>
      </w:r>
      <w:r>
        <w:fldChar w:fldCharType="end"/>
      </w:r>
    </w:p>
    <w:p w14:paraId="5DC1E9E1" w14:textId="10AC21B8" w:rsidR="004B0AB1" w:rsidRDefault="004B0AB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_Toc57625648 \h </w:instrText>
      </w:r>
      <w:r>
        <w:fldChar w:fldCharType="separate"/>
      </w:r>
      <w:r>
        <w:t>22</w:t>
      </w:r>
      <w:r>
        <w:fldChar w:fldCharType="end"/>
      </w:r>
    </w:p>
    <w:p w14:paraId="733653CC" w14:textId="3EBC68F9" w:rsidR="004B0AB1" w:rsidRDefault="004B0AB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_Toc57625649 \h </w:instrText>
      </w:r>
      <w:r>
        <w:fldChar w:fldCharType="separate"/>
      </w:r>
      <w:r>
        <w:t>22</w:t>
      </w:r>
      <w:r>
        <w:fldChar w:fldCharType="end"/>
      </w:r>
    </w:p>
    <w:p w14:paraId="0639AB01" w14:textId="1C7EE317" w:rsidR="004B0AB1" w:rsidRDefault="004B0AB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_Toc57625650 \h </w:instrText>
      </w:r>
      <w:r>
        <w:fldChar w:fldCharType="separate"/>
      </w:r>
      <w:r>
        <w:t>22</w:t>
      </w:r>
      <w:r>
        <w:fldChar w:fldCharType="end"/>
      </w:r>
    </w:p>
    <w:p w14:paraId="6D61FC6F" w14:textId="0D4A52D0" w:rsidR="004B0AB1" w:rsidRDefault="004B0AB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_Toc57625651 \h </w:instrText>
      </w:r>
      <w:r>
        <w:fldChar w:fldCharType="separate"/>
      </w:r>
      <w:r>
        <w:t>22</w:t>
      </w:r>
      <w:r>
        <w:fldChar w:fldCharType="end"/>
      </w:r>
    </w:p>
    <w:p w14:paraId="631E1B91" w14:textId="142EE330" w:rsidR="004B0AB1" w:rsidRDefault="004B0AB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_Toc57625652 \h </w:instrText>
      </w:r>
      <w:r>
        <w:fldChar w:fldCharType="separate"/>
      </w:r>
      <w:r>
        <w:t>24</w:t>
      </w:r>
      <w:r>
        <w:fldChar w:fldCharType="end"/>
      </w:r>
    </w:p>
    <w:p w14:paraId="15148396" w14:textId="2281F73C" w:rsidR="004B0AB1" w:rsidRDefault="004B0AB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_Toc57625653 \h </w:instrText>
      </w:r>
      <w:r>
        <w:fldChar w:fldCharType="separate"/>
      </w:r>
      <w:r>
        <w:t>25</w:t>
      </w:r>
      <w:r>
        <w:fldChar w:fldCharType="end"/>
      </w:r>
    </w:p>
    <w:p w14:paraId="4F08D946" w14:textId="0F0ECCFF" w:rsidR="004B0AB1" w:rsidRDefault="004B0AB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_Toc57625654 \h </w:instrText>
      </w:r>
      <w:r>
        <w:fldChar w:fldCharType="separate"/>
      </w:r>
      <w:r>
        <w:t>27</w:t>
      </w:r>
      <w:r>
        <w:fldChar w:fldCharType="end"/>
      </w:r>
    </w:p>
    <w:p w14:paraId="21842CB8" w14:textId="5EB65D03" w:rsidR="004B0AB1" w:rsidRDefault="004B0AB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_Toc57625655 \h </w:instrText>
      </w:r>
      <w:r>
        <w:fldChar w:fldCharType="separate"/>
      </w:r>
      <w:r>
        <w:t>30</w:t>
      </w:r>
      <w:r>
        <w:fldChar w:fldCharType="end"/>
      </w:r>
    </w:p>
    <w:p w14:paraId="66B463F6" w14:textId="711BBB2A" w:rsidR="004B0AB1" w:rsidRDefault="004B0AB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_Toc57625656 \h </w:instrText>
      </w:r>
      <w:r>
        <w:fldChar w:fldCharType="separate"/>
      </w:r>
      <w:r>
        <w:t>32</w:t>
      </w:r>
      <w:r>
        <w:fldChar w:fldCharType="end"/>
      </w:r>
    </w:p>
    <w:p w14:paraId="316BBB65" w14:textId="70F601C1" w:rsidR="004B0AB1" w:rsidRDefault="004B0AB1">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_Toc57625657 \h </w:instrText>
      </w:r>
      <w:r>
        <w:fldChar w:fldCharType="separate"/>
      </w:r>
      <w:r>
        <w:t>32</w:t>
      </w:r>
      <w:r>
        <w:fldChar w:fldCharType="end"/>
      </w:r>
    </w:p>
    <w:p w14:paraId="0D00E22B" w14:textId="64E3172E" w:rsidR="004B0AB1" w:rsidRDefault="004B0AB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_Toc57625658 \h </w:instrText>
      </w:r>
      <w:r>
        <w:fldChar w:fldCharType="separate"/>
      </w:r>
      <w:r>
        <w:t>32</w:t>
      </w:r>
      <w:r>
        <w:fldChar w:fldCharType="end"/>
      </w:r>
    </w:p>
    <w:p w14:paraId="75F1423E" w14:textId="63B7E8EB" w:rsidR="004B0AB1" w:rsidRDefault="004B0AB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_Toc57625659 \h </w:instrText>
      </w:r>
      <w:r>
        <w:fldChar w:fldCharType="separate"/>
      </w:r>
      <w:r>
        <w:t>32</w:t>
      </w:r>
      <w:r>
        <w:fldChar w:fldCharType="end"/>
      </w:r>
    </w:p>
    <w:p w14:paraId="43872E53" w14:textId="077248D5" w:rsidR="004B0AB1" w:rsidRDefault="004B0AB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_Toc57625660 \h </w:instrText>
      </w:r>
      <w:r>
        <w:fldChar w:fldCharType="separate"/>
      </w:r>
      <w:r>
        <w:t>32</w:t>
      </w:r>
      <w:r>
        <w:fldChar w:fldCharType="end"/>
      </w:r>
    </w:p>
    <w:p w14:paraId="3408EBE9" w14:textId="6BECCD83" w:rsidR="004B0AB1" w:rsidRDefault="004B0AB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_Toc57625661 \h </w:instrText>
      </w:r>
      <w:r>
        <w:fldChar w:fldCharType="separate"/>
      </w:r>
      <w:r>
        <w:t>33</w:t>
      </w:r>
      <w:r>
        <w:fldChar w:fldCharType="end"/>
      </w:r>
    </w:p>
    <w:p w14:paraId="554F279B" w14:textId="5932BEB7" w:rsidR="004B0AB1" w:rsidRDefault="004B0AB1">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_Toc57625662 \h </w:instrText>
      </w:r>
      <w:r>
        <w:fldChar w:fldCharType="separate"/>
      </w:r>
      <w:r>
        <w:t>35</w:t>
      </w:r>
      <w:r>
        <w:fldChar w:fldCharType="end"/>
      </w:r>
    </w:p>
    <w:p w14:paraId="58AF369B" w14:textId="3EB424FE" w:rsidR="004B0AB1" w:rsidRDefault="004B0AB1">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_Toc57625663 \h </w:instrText>
      </w:r>
      <w:r>
        <w:fldChar w:fldCharType="separate"/>
      </w:r>
      <w:r>
        <w:t>36</w:t>
      </w:r>
      <w:r>
        <w:fldChar w:fldCharType="end"/>
      </w:r>
    </w:p>
    <w:p w14:paraId="54CEB538" w14:textId="60EE0645" w:rsidR="004B0AB1" w:rsidRDefault="004B0AB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_Toc57625664 \h </w:instrText>
      </w:r>
      <w:r>
        <w:fldChar w:fldCharType="separate"/>
      </w:r>
      <w:r>
        <w:t>36</w:t>
      </w:r>
      <w:r>
        <w:fldChar w:fldCharType="end"/>
      </w:r>
    </w:p>
    <w:p w14:paraId="190B082D" w14:textId="6CF3F61C" w:rsidR="004B0AB1" w:rsidRDefault="004B0AB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_Toc57625665 \h </w:instrText>
      </w:r>
      <w:r>
        <w:fldChar w:fldCharType="separate"/>
      </w:r>
      <w:r>
        <w:t>37</w:t>
      </w:r>
      <w:r>
        <w:fldChar w:fldCharType="end"/>
      </w:r>
    </w:p>
    <w:p w14:paraId="5745703A" w14:textId="5389D472" w:rsidR="004B0AB1" w:rsidRDefault="004B0AB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_Toc57625666 \h </w:instrText>
      </w:r>
      <w:r>
        <w:fldChar w:fldCharType="separate"/>
      </w:r>
      <w:r>
        <w:t>37</w:t>
      </w:r>
      <w:r>
        <w:fldChar w:fldCharType="end"/>
      </w:r>
    </w:p>
    <w:p w14:paraId="1DEF3EA8" w14:textId="5A4A709A" w:rsidR="004B0AB1" w:rsidRDefault="004B0AB1">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_Toc57625667 \h </w:instrText>
      </w:r>
      <w:r>
        <w:fldChar w:fldCharType="separate"/>
      </w:r>
      <w:r>
        <w:t>37</w:t>
      </w:r>
      <w:r>
        <w:fldChar w:fldCharType="end"/>
      </w:r>
    </w:p>
    <w:p w14:paraId="7E4387D9" w14:textId="61DCE4F9" w:rsidR="004B0AB1" w:rsidRDefault="004B0AB1">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_Toc57625668 \h </w:instrText>
      </w:r>
      <w:r>
        <w:fldChar w:fldCharType="separate"/>
      </w:r>
      <w:r>
        <w:t>43</w:t>
      </w:r>
      <w:r>
        <w:fldChar w:fldCharType="end"/>
      </w:r>
    </w:p>
    <w:p w14:paraId="7FBF8158" w14:textId="21B686FC" w:rsidR="004B0AB1" w:rsidRDefault="004B0AB1">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Pairing</w:t>
      </w:r>
      <w:r>
        <w:tab/>
      </w:r>
      <w:r>
        <w:fldChar w:fldCharType="begin" w:fldLock="1"/>
      </w:r>
      <w:r>
        <w:instrText xml:space="preserve"> PAGEREF _Toc57625669 \h </w:instrText>
      </w:r>
      <w:r>
        <w:fldChar w:fldCharType="separate"/>
      </w:r>
      <w:r>
        <w:t>43</w:t>
      </w:r>
      <w:r>
        <w:fldChar w:fldCharType="end"/>
      </w:r>
    </w:p>
    <w:p w14:paraId="70D2145D" w14:textId="18E7D70F" w:rsidR="004B0AB1" w:rsidRDefault="004B0AB1">
      <w:pPr>
        <w:pStyle w:val="TOC5"/>
        <w:rPr>
          <w:rFonts w:asciiTheme="minorHAnsi" w:eastAsiaTheme="minorEastAsia" w:hAnsiTheme="minorHAnsi" w:cstheme="minorBidi"/>
          <w:sz w:val="22"/>
          <w:szCs w:val="22"/>
          <w:lang w:eastAsia="en-GB"/>
        </w:rPr>
      </w:pPr>
      <w:r>
        <w:t>6.5.3.1.4</w:t>
      </w:r>
      <w:r>
        <w:rPr>
          <w:rFonts w:asciiTheme="minorHAnsi" w:eastAsiaTheme="minorEastAsia" w:hAnsiTheme="minorHAnsi" w:cstheme="minorBidi"/>
          <w:sz w:val="22"/>
          <w:szCs w:val="22"/>
          <w:lang w:eastAsia="en-GB"/>
        </w:rPr>
        <w:tab/>
      </w:r>
      <w:r>
        <w:t xml:space="preserve">Procedure For Update/Revocation of </w:t>
      </w:r>
      <w:r>
        <w:rPr>
          <w:lang w:eastAsia="zh-CN"/>
        </w:rPr>
        <w:t>flight-related communication</w:t>
      </w:r>
      <w:r>
        <w:tab/>
      </w:r>
      <w:r>
        <w:fldChar w:fldCharType="begin" w:fldLock="1"/>
      </w:r>
      <w:r>
        <w:instrText xml:space="preserve"> PAGEREF _Toc57625670 \h </w:instrText>
      </w:r>
      <w:r>
        <w:fldChar w:fldCharType="separate"/>
      </w:r>
      <w:r>
        <w:t>44</w:t>
      </w:r>
      <w:r>
        <w:fldChar w:fldCharType="end"/>
      </w:r>
    </w:p>
    <w:p w14:paraId="46641651" w14:textId="31DB4C40" w:rsidR="004B0AB1" w:rsidRDefault="004B0AB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_Toc57625671 \h </w:instrText>
      </w:r>
      <w:r>
        <w:fldChar w:fldCharType="separate"/>
      </w:r>
      <w:r>
        <w:t>45</w:t>
      </w:r>
      <w:r>
        <w:fldChar w:fldCharType="end"/>
      </w:r>
    </w:p>
    <w:p w14:paraId="08B8F5E0" w14:textId="250EAE5F" w:rsidR="004B0AB1" w:rsidRDefault="004B0AB1">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_Toc57625672 \h </w:instrText>
      </w:r>
      <w:r>
        <w:fldChar w:fldCharType="separate"/>
      </w:r>
      <w:r>
        <w:t>45</w:t>
      </w:r>
      <w:r>
        <w:fldChar w:fldCharType="end"/>
      </w:r>
    </w:p>
    <w:p w14:paraId="3ABD3AB0" w14:textId="6DD231A8" w:rsidR="004B0AB1" w:rsidRDefault="004B0AB1">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_Toc57625673 \h </w:instrText>
      </w:r>
      <w:r>
        <w:fldChar w:fldCharType="separate"/>
      </w:r>
      <w:r>
        <w:t>49</w:t>
      </w:r>
      <w:r>
        <w:fldChar w:fldCharType="end"/>
      </w:r>
    </w:p>
    <w:p w14:paraId="08814124" w14:textId="591C3D82" w:rsidR="004B0AB1" w:rsidRDefault="004B0AB1">
      <w:pPr>
        <w:pStyle w:val="TOC3"/>
        <w:rPr>
          <w:rFonts w:asciiTheme="minorHAnsi" w:eastAsiaTheme="minorEastAsia" w:hAnsiTheme="minorHAnsi" w:cstheme="minorBidi"/>
          <w:sz w:val="22"/>
          <w:szCs w:val="22"/>
          <w:lang w:eastAsia="en-GB"/>
        </w:rPr>
      </w:pPr>
      <w:r>
        <w:lastRenderedPageBreak/>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_Toc57625674 \h </w:instrText>
      </w:r>
      <w:r>
        <w:fldChar w:fldCharType="separate"/>
      </w:r>
      <w:r>
        <w:t>50</w:t>
      </w:r>
      <w:r>
        <w:fldChar w:fldCharType="end"/>
      </w:r>
    </w:p>
    <w:p w14:paraId="61ACB554" w14:textId="34B53A78" w:rsidR="004B0AB1" w:rsidRDefault="004B0AB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_Toc57625675 \h </w:instrText>
      </w:r>
      <w:r>
        <w:fldChar w:fldCharType="separate"/>
      </w:r>
      <w:r>
        <w:t>50</w:t>
      </w:r>
      <w:r>
        <w:fldChar w:fldCharType="end"/>
      </w:r>
    </w:p>
    <w:p w14:paraId="39B53AA5" w14:textId="1E769B3C" w:rsidR="004B0AB1" w:rsidRDefault="004B0AB1">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_Toc57625676 \h </w:instrText>
      </w:r>
      <w:r>
        <w:fldChar w:fldCharType="separate"/>
      </w:r>
      <w:r>
        <w:t>50</w:t>
      </w:r>
      <w:r>
        <w:fldChar w:fldCharType="end"/>
      </w:r>
    </w:p>
    <w:p w14:paraId="7897B1B1" w14:textId="5833229A" w:rsidR="004B0AB1" w:rsidRDefault="004B0AB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_Toc57625677 \h </w:instrText>
      </w:r>
      <w:r>
        <w:fldChar w:fldCharType="separate"/>
      </w:r>
      <w:r>
        <w:t>51</w:t>
      </w:r>
      <w:r>
        <w:fldChar w:fldCharType="end"/>
      </w:r>
    </w:p>
    <w:p w14:paraId="6E88C6C3" w14:textId="2D4A8565" w:rsidR="004B0AB1" w:rsidRDefault="004B0AB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_Toc57625678 \h </w:instrText>
      </w:r>
      <w:r>
        <w:fldChar w:fldCharType="separate"/>
      </w:r>
      <w:r>
        <w:t>51</w:t>
      </w:r>
      <w:r>
        <w:fldChar w:fldCharType="end"/>
      </w:r>
    </w:p>
    <w:p w14:paraId="103E2399" w14:textId="314DC91C" w:rsidR="004B0AB1" w:rsidRDefault="004B0AB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_Toc57625679 \h </w:instrText>
      </w:r>
      <w:r>
        <w:fldChar w:fldCharType="separate"/>
      </w:r>
      <w:r>
        <w:t>51</w:t>
      </w:r>
      <w:r>
        <w:fldChar w:fldCharType="end"/>
      </w:r>
    </w:p>
    <w:p w14:paraId="3AE868B1" w14:textId="1DB2E888" w:rsidR="004B0AB1" w:rsidRDefault="004B0AB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_Toc57625680 \h </w:instrText>
      </w:r>
      <w:r>
        <w:fldChar w:fldCharType="separate"/>
      </w:r>
      <w:r>
        <w:t>53</w:t>
      </w:r>
      <w:r>
        <w:fldChar w:fldCharType="end"/>
      </w:r>
    </w:p>
    <w:p w14:paraId="01052C6A" w14:textId="781625E8" w:rsidR="004B0AB1" w:rsidRDefault="004B0AB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E0053B">
        <w:rPr>
          <w:rFonts w:eastAsia="SimSun"/>
        </w:rPr>
        <w:t>/</w:t>
      </w:r>
      <w:r>
        <w:t>Authorization for UAVs</w:t>
      </w:r>
      <w:r>
        <w:tab/>
      </w:r>
      <w:r>
        <w:fldChar w:fldCharType="begin" w:fldLock="1"/>
      </w:r>
      <w:r>
        <w:instrText xml:space="preserve"> PAGEREF _Toc57625681 \h </w:instrText>
      </w:r>
      <w:r>
        <w:fldChar w:fldCharType="separate"/>
      </w:r>
      <w:r>
        <w:t>53</w:t>
      </w:r>
      <w:r>
        <w:fldChar w:fldCharType="end"/>
      </w:r>
    </w:p>
    <w:p w14:paraId="3E859761" w14:textId="237CF8C4" w:rsidR="004B0AB1" w:rsidRDefault="004B0AB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_Toc57625682 \h </w:instrText>
      </w:r>
      <w:r>
        <w:fldChar w:fldCharType="separate"/>
      </w:r>
      <w:r>
        <w:t>53</w:t>
      </w:r>
      <w:r>
        <w:fldChar w:fldCharType="end"/>
      </w:r>
    </w:p>
    <w:p w14:paraId="260D38E9" w14:textId="7355E979" w:rsidR="004B0AB1" w:rsidRDefault="004B0AB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_Toc57625683 \h </w:instrText>
      </w:r>
      <w:r>
        <w:fldChar w:fldCharType="separate"/>
      </w:r>
      <w:r>
        <w:t>54</w:t>
      </w:r>
      <w:r>
        <w:fldChar w:fldCharType="end"/>
      </w:r>
    </w:p>
    <w:p w14:paraId="644D0B53" w14:textId="2438A797" w:rsidR="004B0AB1" w:rsidRDefault="004B0AB1">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_Toc57625684 \h </w:instrText>
      </w:r>
      <w:r>
        <w:fldChar w:fldCharType="separate"/>
      </w:r>
      <w:r>
        <w:t>54</w:t>
      </w:r>
      <w:r>
        <w:fldChar w:fldCharType="end"/>
      </w:r>
    </w:p>
    <w:p w14:paraId="7AB85055" w14:textId="2518A499" w:rsidR="004B0AB1" w:rsidRDefault="004B0AB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_Toc57625685 \h </w:instrText>
      </w:r>
      <w:r>
        <w:fldChar w:fldCharType="separate"/>
      </w:r>
      <w:r>
        <w:t>54</w:t>
      </w:r>
      <w:r>
        <w:fldChar w:fldCharType="end"/>
      </w:r>
    </w:p>
    <w:p w14:paraId="0BEEBD46" w14:textId="45C22477" w:rsidR="004B0AB1" w:rsidRDefault="004B0AB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_Toc57625686 \h </w:instrText>
      </w:r>
      <w:r>
        <w:fldChar w:fldCharType="separate"/>
      </w:r>
      <w:r>
        <w:t>56</w:t>
      </w:r>
      <w:r>
        <w:fldChar w:fldCharType="end"/>
      </w:r>
    </w:p>
    <w:p w14:paraId="60DFEB96" w14:textId="16D30DF3" w:rsidR="004B0AB1" w:rsidRDefault="004B0AB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_Toc57625687 \h </w:instrText>
      </w:r>
      <w:r>
        <w:fldChar w:fldCharType="separate"/>
      </w:r>
      <w:r>
        <w:t>56</w:t>
      </w:r>
      <w:r>
        <w:fldChar w:fldCharType="end"/>
      </w:r>
    </w:p>
    <w:p w14:paraId="095DCC70" w14:textId="45CD39F4" w:rsidR="004B0AB1" w:rsidRDefault="004B0AB1">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_Toc57625688 \h </w:instrText>
      </w:r>
      <w:r>
        <w:fldChar w:fldCharType="separate"/>
      </w:r>
      <w:r>
        <w:t>56</w:t>
      </w:r>
      <w:r>
        <w:fldChar w:fldCharType="end"/>
      </w:r>
    </w:p>
    <w:p w14:paraId="6E788A39" w14:textId="56447B20" w:rsidR="004B0AB1" w:rsidRDefault="004B0AB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_Toc57625689 \h </w:instrText>
      </w:r>
      <w:r>
        <w:fldChar w:fldCharType="separate"/>
      </w:r>
      <w:r>
        <w:t>57</w:t>
      </w:r>
      <w:r>
        <w:fldChar w:fldCharType="end"/>
      </w:r>
    </w:p>
    <w:p w14:paraId="215BACFD" w14:textId="163EAA25" w:rsidR="004B0AB1" w:rsidRDefault="004B0AB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_Toc57625690 \h </w:instrText>
      </w:r>
      <w:r>
        <w:fldChar w:fldCharType="separate"/>
      </w:r>
      <w:r>
        <w:t>57</w:t>
      </w:r>
      <w:r>
        <w:fldChar w:fldCharType="end"/>
      </w:r>
    </w:p>
    <w:p w14:paraId="55081830" w14:textId="6E6E937B" w:rsidR="004B0AB1" w:rsidRDefault="004B0AB1">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_Toc57625691 \h </w:instrText>
      </w:r>
      <w:r>
        <w:fldChar w:fldCharType="separate"/>
      </w:r>
      <w:r>
        <w:t>57</w:t>
      </w:r>
      <w:r>
        <w:fldChar w:fldCharType="end"/>
      </w:r>
    </w:p>
    <w:p w14:paraId="3294BEB5" w14:textId="0995F945" w:rsidR="004B0AB1" w:rsidRDefault="004B0AB1">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_Toc57625692 \h </w:instrText>
      </w:r>
      <w:r>
        <w:fldChar w:fldCharType="separate"/>
      </w:r>
      <w:r>
        <w:t>57</w:t>
      </w:r>
      <w:r>
        <w:fldChar w:fldCharType="end"/>
      </w:r>
    </w:p>
    <w:p w14:paraId="0F64F45B" w14:textId="55EA3B19" w:rsidR="004B0AB1" w:rsidRDefault="004B0AB1">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_Toc57625693 \h </w:instrText>
      </w:r>
      <w:r>
        <w:fldChar w:fldCharType="separate"/>
      </w:r>
      <w:r>
        <w:t>58</w:t>
      </w:r>
      <w:r>
        <w:fldChar w:fldCharType="end"/>
      </w:r>
    </w:p>
    <w:p w14:paraId="2EFF0F4A" w14:textId="72BE0B99" w:rsidR="004B0AB1" w:rsidRDefault="004B0AB1">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Adoption of a UAV Flight Enablement Subsystem (UFES)</w:t>
      </w:r>
      <w:r>
        <w:tab/>
      </w:r>
      <w:r>
        <w:fldChar w:fldCharType="begin" w:fldLock="1"/>
      </w:r>
      <w:r>
        <w:instrText xml:space="preserve"> PAGEREF _Toc57625694 \h </w:instrText>
      </w:r>
      <w:r>
        <w:fldChar w:fldCharType="separate"/>
      </w:r>
      <w:r>
        <w:t>58</w:t>
      </w:r>
      <w:r>
        <w:fldChar w:fldCharType="end"/>
      </w:r>
    </w:p>
    <w:p w14:paraId="09FA679F" w14:textId="72C242AF" w:rsidR="004B0AB1" w:rsidRDefault="004B0AB1">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Functional Assumptions about the CAA-Level UAV ID for Remote Identification</w:t>
      </w:r>
      <w:r>
        <w:tab/>
      </w:r>
      <w:r>
        <w:fldChar w:fldCharType="begin" w:fldLock="1"/>
      </w:r>
      <w:r>
        <w:instrText xml:space="preserve"> PAGEREF _Toc57625695 \h </w:instrText>
      </w:r>
      <w:r>
        <w:fldChar w:fldCharType="separate"/>
      </w:r>
      <w:r>
        <w:t>58</w:t>
      </w:r>
      <w:r>
        <w:fldChar w:fldCharType="end"/>
      </w:r>
    </w:p>
    <w:p w14:paraId="6665FB27" w14:textId="14DC74F9" w:rsidR="004B0AB1" w:rsidRDefault="004B0AB1">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_Toc57625696 \h </w:instrText>
      </w:r>
      <w:r>
        <w:fldChar w:fldCharType="separate"/>
      </w:r>
      <w:r>
        <w:t>58</w:t>
      </w:r>
      <w:r>
        <w:fldChar w:fldCharType="end"/>
      </w:r>
    </w:p>
    <w:p w14:paraId="7160F071" w14:textId="34D07411" w:rsidR="004B0AB1" w:rsidRDefault="004B0AB1">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_Toc57625697 \h </w:instrText>
      </w:r>
      <w:r>
        <w:fldChar w:fldCharType="separate"/>
      </w:r>
      <w:r>
        <w:t>59</w:t>
      </w:r>
      <w:r>
        <w:fldChar w:fldCharType="end"/>
      </w:r>
    </w:p>
    <w:p w14:paraId="2EF500C2" w14:textId="7D71B09F" w:rsidR="004B0AB1" w:rsidRDefault="004B0AB1">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_Toc57625698 \h </w:instrText>
      </w:r>
      <w:r>
        <w:fldChar w:fldCharType="separate"/>
      </w:r>
      <w:r>
        <w:t>59</w:t>
      </w:r>
      <w:r>
        <w:fldChar w:fldCharType="end"/>
      </w:r>
    </w:p>
    <w:p w14:paraId="082AE6ED" w14:textId="2340A4AE" w:rsidR="004B0AB1" w:rsidRDefault="004B0AB1">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_Toc57625699 \h </w:instrText>
      </w:r>
      <w:r>
        <w:fldChar w:fldCharType="separate"/>
      </w:r>
      <w:r>
        <w:t>59</w:t>
      </w:r>
      <w:r>
        <w:fldChar w:fldCharType="end"/>
      </w:r>
    </w:p>
    <w:p w14:paraId="70E9BA68" w14:textId="68BA9C0B" w:rsidR="004B0AB1" w:rsidRDefault="004B0AB1">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_Toc57625700 \h </w:instrText>
      </w:r>
      <w:r>
        <w:fldChar w:fldCharType="separate"/>
      </w:r>
      <w:r>
        <w:t>60</w:t>
      </w:r>
      <w:r>
        <w:fldChar w:fldCharType="end"/>
      </w:r>
    </w:p>
    <w:p w14:paraId="51A11D58" w14:textId="076F1420" w:rsidR="004B0AB1" w:rsidRDefault="004B0AB1">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_Toc57625701 \h </w:instrText>
      </w:r>
      <w:r>
        <w:fldChar w:fldCharType="separate"/>
      </w:r>
      <w:r>
        <w:t>60</w:t>
      </w:r>
      <w:r>
        <w:fldChar w:fldCharType="end"/>
      </w:r>
    </w:p>
    <w:p w14:paraId="2CEF92A9" w14:textId="3EB20A39" w:rsidR="004B0AB1" w:rsidRDefault="004B0AB1">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_Toc57625702 \h </w:instrText>
      </w:r>
      <w:r>
        <w:fldChar w:fldCharType="separate"/>
      </w:r>
      <w:r>
        <w:t>60</w:t>
      </w:r>
      <w:r>
        <w:fldChar w:fldCharType="end"/>
      </w:r>
    </w:p>
    <w:p w14:paraId="7DDA2120" w14:textId="73494371" w:rsidR="004B0AB1" w:rsidRDefault="004B0AB1">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_Toc57625703 \h </w:instrText>
      </w:r>
      <w:r>
        <w:fldChar w:fldCharType="separate"/>
      </w:r>
      <w:r>
        <w:t>60</w:t>
      </w:r>
      <w:r>
        <w:fldChar w:fldCharType="end"/>
      </w:r>
    </w:p>
    <w:p w14:paraId="3435D09F" w14:textId="1162F6EE" w:rsidR="004B0AB1" w:rsidRDefault="004B0AB1">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_Toc57625704 \h </w:instrText>
      </w:r>
      <w:r>
        <w:fldChar w:fldCharType="separate"/>
      </w:r>
      <w:r>
        <w:t>62</w:t>
      </w:r>
      <w:r>
        <w:fldChar w:fldCharType="end"/>
      </w:r>
    </w:p>
    <w:p w14:paraId="0F913151" w14:textId="0BBBBC0F" w:rsidR="004B0AB1" w:rsidRDefault="004B0AB1">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_Toc57625705 \h </w:instrText>
      </w:r>
      <w:r>
        <w:fldChar w:fldCharType="separate"/>
      </w:r>
      <w:r>
        <w:t>63</w:t>
      </w:r>
      <w:r>
        <w:fldChar w:fldCharType="end"/>
      </w:r>
    </w:p>
    <w:p w14:paraId="501DA3D3" w14:textId="06438FAB" w:rsidR="004B0AB1" w:rsidRDefault="004B0AB1">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_Toc57625706 \h </w:instrText>
      </w:r>
      <w:r>
        <w:fldChar w:fldCharType="separate"/>
      </w:r>
      <w:r>
        <w:t>63</w:t>
      </w:r>
      <w:r>
        <w:fldChar w:fldCharType="end"/>
      </w:r>
    </w:p>
    <w:p w14:paraId="1C22C6B9" w14:textId="2C49337A" w:rsidR="004B0AB1" w:rsidRDefault="004B0AB1">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_Toc57625707 \h </w:instrText>
      </w:r>
      <w:r>
        <w:fldChar w:fldCharType="separate"/>
      </w:r>
      <w:r>
        <w:t>63</w:t>
      </w:r>
      <w:r>
        <w:fldChar w:fldCharType="end"/>
      </w:r>
    </w:p>
    <w:p w14:paraId="7D2E5E5A" w14:textId="2B2B0F5A" w:rsidR="004B0AB1" w:rsidRDefault="004B0AB1">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_Toc57625708 \h </w:instrText>
      </w:r>
      <w:r>
        <w:fldChar w:fldCharType="separate"/>
      </w:r>
      <w:r>
        <w:t>63</w:t>
      </w:r>
      <w:r>
        <w:fldChar w:fldCharType="end"/>
      </w:r>
    </w:p>
    <w:p w14:paraId="76E696E8" w14:textId="6C1246E0" w:rsidR="004B0AB1" w:rsidRDefault="004B0AB1">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_Toc57625709 \h </w:instrText>
      </w:r>
      <w:r>
        <w:fldChar w:fldCharType="separate"/>
      </w:r>
      <w:r>
        <w:t>64</w:t>
      </w:r>
      <w:r>
        <w:fldChar w:fldCharType="end"/>
      </w:r>
    </w:p>
    <w:p w14:paraId="073837FF" w14:textId="43341936" w:rsidR="004B0AB1" w:rsidRDefault="004B0AB1">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_Toc57625710 \h </w:instrText>
      </w:r>
      <w:r>
        <w:fldChar w:fldCharType="separate"/>
      </w:r>
      <w:r>
        <w:t>64</w:t>
      </w:r>
      <w:r>
        <w:fldChar w:fldCharType="end"/>
      </w:r>
    </w:p>
    <w:p w14:paraId="12C8F2E7" w14:textId="6447582C" w:rsidR="004B0AB1" w:rsidRDefault="004B0AB1">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_Toc57625711 \h </w:instrText>
      </w:r>
      <w:r>
        <w:fldChar w:fldCharType="separate"/>
      </w:r>
      <w:r>
        <w:t>67</w:t>
      </w:r>
      <w:r>
        <w:fldChar w:fldCharType="end"/>
      </w:r>
    </w:p>
    <w:p w14:paraId="421B4369" w14:textId="51AB3996" w:rsidR="004B0AB1" w:rsidRDefault="004B0AB1">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_Toc57625712 \h </w:instrText>
      </w:r>
      <w:r>
        <w:fldChar w:fldCharType="separate"/>
      </w:r>
      <w:r>
        <w:t>68</w:t>
      </w:r>
      <w:r>
        <w:fldChar w:fldCharType="end"/>
      </w:r>
    </w:p>
    <w:p w14:paraId="2AF5F587" w14:textId="37D937B9" w:rsidR="004B0AB1" w:rsidRDefault="004B0AB1">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E0053B">
        <w:rPr>
          <w:bCs/>
        </w:rPr>
        <w:t>etwork publishing server and indication of UAS flight authorization</w:t>
      </w:r>
      <w:r>
        <w:tab/>
      </w:r>
      <w:r>
        <w:fldChar w:fldCharType="begin" w:fldLock="1"/>
      </w:r>
      <w:r>
        <w:instrText xml:space="preserve"> PAGEREF _Toc57625713 \h </w:instrText>
      </w:r>
      <w:r>
        <w:fldChar w:fldCharType="separate"/>
      </w:r>
      <w:r>
        <w:t>69</w:t>
      </w:r>
      <w:r>
        <w:fldChar w:fldCharType="end"/>
      </w:r>
    </w:p>
    <w:p w14:paraId="38D9027A" w14:textId="4267C1CA" w:rsidR="004B0AB1" w:rsidRDefault="004B0AB1">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_Toc57625714 \h </w:instrText>
      </w:r>
      <w:r>
        <w:fldChar w:fldCharType="separate"/>
      </w:r>
      <w:r>
        <w:t>69</w:t>
      </w:r>
      <w:r>
        <w:fldChar w:fldCharType="end"/>
      </w:r>
    </w:p>
    <w:p w14:paraId="7840D244" w14:textId="100D7516" w:rsidR="004B0AB1" w:rsidRDefault="004B0AB1">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_Toc57625715 \h </w:instrText>
      </w:r>
      <w:r>
        <w:fldChar w:fldCharType="separate"/>
      </w:r>
      <w:r>
        <w:t>69</w:t>
      </w:r>
      <w:r>
        <w:fldChar w:fldCharType="end"/>
      </w:r>
    </w:p>
    <w:p w14:paraId="69CF73A3" w14:textId="72759A51" w:rsidR="004B0AB1" w:rsidRDefault="004B0AB1">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_Toc57625716 \h </w:instrText>
      </w:r>
      <w:r>
        <w:fldChar w:fldCharType="separate"/>
      </w:r>
      <w:r>
        <w:t>70</w:t>
      </w:r>
      <w:r>
        <w:fldChar w:fldCharType="end"/>
      </w:r>
    </w:p>
    <w:p w14:paraId="569414A6" w14:textId="4BA36C10" w:rsidR="004B0AB1" w:rsidRDefault="004B0AB1">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_Toc57625717 \h </w:instrText>
      </w:r>
      <w:r>
        <w:fldChar w:fldCharType="separate"/>
      </w:r>
      <w:r>
        <w:t>71</w:t>
      </w:r>
      <w:r>
        <w:fldChar w:fldCharType="end"/>
      </w:r>
    </w:p>
    <w:p w14:paraId="09E8F561" w14:textId="089E0C39" w:rsidR="004B0AB1" w:rsidRDefault="004B0AB1">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_Toc57625718 \h </w:instrText>
      </w:r>
      <w:r>
        <w:fldChar w:fldCharType="separate"/>
      </w:r>
      <w:r>
        <w:t>71</w:t>
      </w:r>
      <w:r>
        <w:fldChar w:fldCharType="end"/>
      </w:r>
    </w:p>
    <w:p w14:paraId="491A523F" w14:textId="30C500D3" w:rsidR="004B0AB1" w:rsidRDefault="004B0AB1">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_Toc57625719 \h </w:instrText>
      </w:r>
      <w:r>
        <w:fldChar w:fldCharType="separate"/>
      </w:r>
      <w:r>
        <w:t>71</w:t>
      </w:r>
      <w:r>
        <w:fldChar w:fldCharType="end"/>
      </w:r>
    </w:p>
    <w:p w14:paraId="11D203B8" w14:textId="430A8AFA" w:rsidR="004B0AB1" w:rsidRDefault="004B0AB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_Toc57625720 \h </w:instrText>
      </w:r>
      <w:r>
        <w:fldChar w:fldCharType="separate"/>
      </w:r>
      <w:r>
        <w:t>72</w:t>
      </w:r>
      <w:r>
        <w:fldChar w:fldCharType="end"/>
      </w:r>
    </w:p>
    <w:p w14:paraId="40E57299" w14:textId="3D142D77" w:rsidR="004B0AB1" w:rsidRDefault="004B0AB1">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_Toc57625721 \h </w:instrText>
      </w:r>
      <w:r>
        <w:fldChar w:fldCharType="separate"/>
      </w:r>
      <w:r>
        <w:t>72</w:t>
      </w:r>
      <w:r>
        <w:fldChar w:fldCharType="end"/>
      </w:r>
    </w:p>
    <w:p w14:paraId="3D6A3FBC" w14:textId="1D4AA868" w:rsidR="004B0AB1" w:rsidRDefault="004B0AB1">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_Toc57625722 \h </w:instrText>
      </w:r>
      <w:r>
        <w:fldChar w:fldCharType="separate"/>
      </w:r>
      <w:r>
        <w:t>73</w:t>
      </w:r>
      <w:r>
        <w:fldChar w:fldCharType="end"/>
      </w:r>
    </w:p>
    <w:p w14:paraId="301BD535" w14:textId="36E42195" w:rsidR="004B0AB1" w:rsidRDefault="004B0AB1">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_Toc57625723 \h </w:instrText>
      </w:r>
      <w:r>
        <w:fldChar w:fldCharType="separate"/>
      </w:r>
      <w:r>
        <w:t>74</w:t>
      </w:r>
      <w:r>
        <w:fldChar w:fldCharType="end"/>
      </w:r>
    </w:p>
    <w:p w14:paraId="36CF17CA" w14:textId="52A031EA" w:rsidR="004B0AB1" w:rsidRDefault="004B0AB1">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_Toc57625724 \h </w:instrText>
      </w:r>
      <w:r>
        <w:fldChar w:fldCharType="separate"/>
      </w:r>
      <w:r>
        <w:t>74</w:t>
      </w:r>
      <w:r>
        <w:fldChar w:fldCharType="end"/>
      </w:r>
    </w:p>
    <w:p w14:paraId="41D06970" w14:textId="59029FDA" w:rsidR="004B0AB1" w:rsidRDefault="004B0AB1">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_Toc57625725 \h </w:instrText>
      </w:r>
      <w:r>
        <w:fldChar w:fldCharType="separate"/>
      </w:r>
      <w:r>
        <w:t>75</w:t>
      </w:r>
      <w:r>
        <w:fldChar w:fldCharType="end"/>
      </w:r>
    </w:p>
    <w:p w14:paraId="7369CB58" w14:textId="259E72E1" w:rsidR="004B0AB1" w:rsidRDefault="004B0AB1">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_Toc57625726 \h </w:instrText>
      </w:r>
      <w:r>
        <w:fldChar w:fldCharType="separate"/>
      </w:r>
      <w:r>
        <w:t>76</w:t>
      </w:r>
      <w:r>
        <w:fldChar w:fldCharType="end"/>
      </w:r>
    </w:p>
    <w:p w14:paraId="3CAAF11F" w14:textId="0FBD94A3" w:rsidR="004B0AB1" w:rsidRDefault="004B0AB1">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_Toc57625727 \h </w:instrText>
      </w:r>
      <w:r>
        <w:fldChar w:fldCharType="separate"/>
      </w:r>
      <w:r>
        <w:t>76</w:t>
      </w:r>
      <w:r>
        <w:fldChar w:fldCharType="end"/>
      </w:r>
    </w:p>
    <w:p w14:paraId="04F0F95F" w14:textId="273FD480" w:rsidR="004B0AB1" w:rsidRDefault="004B0AB1">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_Toc57625728 \h </w:instrText>
      </w:r>
      <w:r>
        <w:fldChar w:fldCharType="separate"/>
      </w:r>
      <w:r>
        <w:t>76</w:t>
      </w:r>
      <w:r>
        <w:fldChar w:fldCharType="end"/>
      </w:r>
    </w:p>
    <w:p w14:paraId="2B9B7373" w14:textId="15D85D6C" w:rsidR="004B0AB1" w:rsidRDefault="004B0AB1">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_Toc57625729 \h </w:instrText>
      </w:r>
      <w:r>
        <w:fldChar w:fldCharType="separate"/>
      </w:r>
      <w:r>
        <w:t>76</w:t>
      </w:r>
      <w:r>
        <w:fldChar w:fldCharType="end"/>
      </w:r>
    </w:p>
    <w:p w14:paraId="05A8D6A0" w14:textId="128D19E5" w:rsidR="004B0AB1" w:rsidRDefault="004B0AB1">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_Toc57625730 \h </w:instrText>
      </w:r>
      <w:r>
        <w:fldChar w:fldCharType="separate"/>
      </w:r>
      <w:r>
        <w:t>77</w:t>
      </w:r>
      <w:r>
        <w:fldChar w:fldCharType="end"/>
      </w:r>
    </w:p>
    <w:p w14:paraId="393E756B" w14:textId="4A0D37B9" w:rsidR="004B0AB1" w:rsidRDefault="004B0AB1">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_Toc57625731 \h </w:instrText>
      </w:r>
      <w:r>
        <w:fldChar w:fldCharType="separate"/>
      </w:r>
      <w:r>
        <w:t>77</w:t>
      </w:r>
      <w:r>
        <w:fldChar w:fldCharType="end"/>
      </w:r>
    </w:p>
    <w:p w14:paraId="2C2B53AD" w14:textId="2B169A26" w:rsidR="004B0AB1" w:rsidRDefault="004B0AB1">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_Toc57625732 \h </w:instrText>
      </w:r>
      <w:r>
        <w:fldChar w:fldCharType="separate"/>
      </w:r>
      <w:r>
        <w:t>77</w:t>
      </w:r>
      <w:r>
        <w:fldChar w:fldCharType="end"/>
      </w:r>
    </w:p>
    <w:p w14:paraId="1535EA78" w14:textId="37A1127A" w:rsidR="004B0AB1" w:rsidRDefault="004B0AB1">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_Toc57625733 \h </w:instrText>
      </w:r>
      <w:r>
        <w:fldChar w:fldCharType="separate"/>
      </w:r>
      <w:r>
        <w:t>77</w:t>
      </w:r>
      <w:r>
        <w:fldChar w:fldCharType="end"/>
      </w:r>
    </w:p>
    <w:p w14:paraId="5070B02B" w14:textId="048C7F52" w:rsidR="004B0AB1" w:rsidRDefault="004B0AB1">
      <w:pPr>
        <w:pStyle w:val="TOC3"/>
        <w:rPr>
          <w:rFonts w:asciiTheme="minorHAnsi" w:eastAsiaTheme="minorEastAsia" w:hAnsiTheme="minorHAnsi" w:cstheme="minorBidi"/>
          <w:sz w:val="22"/>
          <w:szCs w:val="22"/>
          <w:lang w:eastAsia="en-GB"/>
        </w:rPr>
      </w:pPr>
      <w:r>
        <w:lastRenderedPageBreak/>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_Toc57625734 \h </w:instrText>
      </w:r>
      <w:r>
        <w:fldChar w:fldCharType="separate"/>
      </w:r>
      <w:r>
        <w:t>77</w:t>
      </w:r>
      <w:r>
        <w:fldChar w:fldCharType="end"/>
      </w:r>
    </w:p>
    <w:p w14:paraId="0E2352C4" w14:textId="17159F8D" w:rsidR="004B0AB1" w:rsidRDefault="004B0AB1">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_Toc57625735 \h </w:instrText>
      </w:r>
      <w:r>
        <w:fldChar w:fldCharType="separate"/>
      </w:r>
      <w:r>
        <w:t>78</w:t>
      </w:r>
      <w:r>
        <w:fldChar w:fldCharType="end"/>
      </w:r>
    </w:p>
    <w:p w14:paraId="7C2AE751" w14:textId="00C260CB" w:rsidR="004B0AB1" w:rsidRDefault="004B0AB1">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_Toc57625736 \h </w:instrText>
      </w:r>
      <w:r>
        <w:fldChar w:fldCharType="separate"/>
      </w:r>
      <w:r>
        <w:t>78</w:t>
      </w:r>
      <w:r>
        <w:fldChar w:fldCharType="end"/>
      </w:r>
    </w:p>
    <w:p w14:paraId="14F8FE85" w14:textId="03A972D8" w:rsidR="004B0AB1" w:rsidRDefault="004B0AB1">
      <w:pPr>
        <w:pStyle w:val="TOC4"/>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_Toc57625737 \h </w:instrText>
      </w:r>
      <w:r>
        <w:fldChar w:fldCharType="separate"/>
      </w:r>
      <w:r>
        <w:t>78</w:t>
      </w:r>
      <w:r>
        <w:fldChar w:fldCharType="end"/>
      </w:r>
    </w:p>
    <w:p w14:paraId="2F4903F7" w14:textId="3426D94C" w:rsidR="004B0AB1" w:rsidRDefault="004B0AB1">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_Toc57625738 \h </w:instrText>
      </w:r>
      <w:r>
        <w:fldChar w:fldCharType="separate"/>
      </w:r>
      <w:r>
        <w:t>79</w:t>
      </w:r>
      <w:r>
        <w:fldChar w:fldCharType="end"/>
      </w:r>
    </w:p>
    <w:p w14:paraId="1F29F7CB" w14:textId="19D3DA24" w:rsidR="004B0AB1" w:rsidRDefault="004B0AB1">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_Toc57625739 \h </w:instrText>
      </w:r>
      <w:r>
        <w:fldChar w:fldCharType="separate"/>
      </w:r>
      <w:r>
        <w:t>79</w:t>
      </w:r>
      <w:r>
        <w:fldChar w:fldCharType="end"/>
      </w:r>
    </w:p>
    <w:p w14:paraId="2813F127" w14:textId="10C68167"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eastAsia="zh-CN"/>
        </w:rPr>
        <w:t>6.16</w:t>
      </w:r>
      <w:r>
        <w:rPr>
          <w:rFonts w:asciiTheme="minorHAnsi" w:eastAsiaTheme="minorEastAsia" w:hAnsiTheme="minorHAnsi" w:cstheme="minorBidi"/>
          <w:sz w:val="22"/>
          <w:szCs w:val="22"/>
          <w:lang w:eastAsia="en-GB"/>
        </w:rPr>
        <w:tab/>
      </w:r>
      <w:r w:rsidRPr="00E0053B">
        <w:rPr>
          <w:rFonts w:eastAsia="Malgun Gothic"/>
        </w:rPr>
        <w:t>Solution</w:t>
      </w:r>
      <w:r w:rsidRPr="00E0053B">
        <w:rPr>
          <w:rFonts w:eastAsia="Malgun Gothic"/>
          <w:lang w:eastAsia="zh-CN"/>
        </w:rPr>
        <w:t xml:space="preserve"> #16</w:t>
      </w:r>
      <w:r w:rsidRPr="00E0053B">
        <w:rPr>
          <w:rFonts w:eastAsia="Malgun Gothic"/>
        </w:rPr>
        <w:t xml:space="preserve">: </w:t>
      </w:r>
      <w:r w:rsidRPr="00E0053B">
        <w:rPr>
          <w:rFonts w:eastAsia="Malgun Gothic"/>
          <w:lang w:eastAsia="zh-CN"/>
        </w:rPr>
        <w:t>Location Exposure to UTM/USS</w:t>
      </w:r>
      <w:r>
        <w:tab/>
      </w:r>
      <w:r>
        <w:fldChar w:fldCharType="begin" w:fldLock="1"/>
      </w:r>
      <w:r>
        <w:instrText xml:space="preserve"> PAGEREF _Toc57625740 \h </w:instrText>
      </w:r>
      <w:r>
        <w:fldChar w:fldCharType="separate"/>
      </w:r>
      <w:r>
        <w:t>79</w:t>
      </w:r>
      <w:r>
        <w:fldChar w:fldCharType="end"/>
      </w:r>
    </w:p>
    <w:p w14:paraId="201726CF" w14:textId="76691D8E" w:rsidR="004B0AB1" w:rsidRDefault="004B0AB1">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_Toc57625741 \h </w:instrText>
      </w:r>
      <w:r>
        <w:fldChar w:fldCharType="separate"/>
      </w:r>
      <w:r>
        <w:t>79</w:t>
      </w:r>
      <w:r>
        <w:fldChar w:fldCharType="end"/>
      </w:r>
    </w:p>
    <w:p w14:paraId="33388B2C" w14:textId="10F1D8CF" w:rsidR="004B0AB1" w:rsidRDefault="004B0AB1">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_Toc57625742 \h </w:instrText>
      </w:r>
      <w:r>
        <w:fldChar w:fldCharType="separate"/>
      </w:r>
      <w:r>
        <w:t>80</w:t>
      </w:r>
      <w:r>
        <w:fldChar w:fldCharType="end"/>
      </w:r>
    </w:p>
    <w:p w14:paraId="1B3FE4C3" w14:textId="074E894F" w:rsidR="004B0AB1" w:rsidRDefault="004B0AB1">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_Toc57625743 \h </w:instrText>
      </w:r>
      <w:r>
        <w:fldChar w:fldCharType="separate"/>
      </w:r>
      <w:r>
        <w:t>80</w:t>
      </w:r>
      <w:r>
        <w:fldChar w:fldCharType="end"/>
      </w:r>
    </w:p>
    <w:p w14:paraId="7D37D524" w14:textId="4C5AAF2C" w:rsidR="004B0AB1" w:rsidRDefault="004B0AB1">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_Toc57625744 \h </w:instrText>
      </w:r>
      <w:r>
        <w:fldChar w:fldCharType="separate"/>
      </w:r>
      <w:r>
        <w:t>80</w:t>
      </w:r>
      <w:r>
        <w:fldChar w:fldCharType="end"/>
      </w:r>
    </w:p>
    <w:p w14:paraId="61F8D125" w14:textId="4B44E236" w:rsidR="004B0AB1" w:rsidRDefault="004B0AB1">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_Toc57625745 \h </w:instrText>
      </w:r>
      <w:r>
        <w:fldChar w:fldCharType="separate"/>
      </w:r>
      <w:r>
        <w:t>81</w:t>
      </w:r>
      <w:r>
        <w:fldChar w:fldCharType="end"/>
      </w:r>
    </w:p>
    <w:p w14:paraId="217C5714" w14:textId="740A6F0C" w:rsidR="004B0AB1" w:rsidRDefault="004B0AB1">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_Toc57625746 \h </w:instrText>
      </w:r>
      <w:r>
        <w:fldChar w:fldCharType="separate"/>
      </w:r>
      <w:r>
        <w:t>82</w:t>
      </w:r>
      <w:r>
        <w:fldChar w:fldCharType="end"/>
      </w:r>
    </w:p>
    <w:p w14:paraId="3A255D8D" w14:textId="13B71376" w:rsidR="004B0AB1" w:rsidRDefault="004B0AB1">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_Toc57625747 \h </w:instrText>
      </w:r>
      <w:r>
        <w:fldChar w:fldCharType="separate"/>
      </w:r>
      <w:r>
        <w:t>83</w:t>
      </w:r>
      <w:r>
        <w:fldChar w:fldCharType="end"/>
      </w:r>
    </w:p>
    <w:p w14:paraId="4682C868" w14:textId="0E4F5E7F" w:rsidR="004B0AB1" w:rsidRDefault="004B0AB1">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_Toc57625748 \h </w:instrText>
      </w:r>
      <w:r>
        <w:fldChar w:fldCharType="separate"/>
      </w:r>
      <w:r>
        <w:t>83</w:t>
      </w:r>
      <w:r>
        <w:fldChar w:fldCharType="end"/>
      </w:r>
    </w:p>
    <w:p w14:paraId="224F23FC" w14:textId="5B1D5EC2" w:rsidR="004B0AB1" w:rsidRDefault="004B0AB1">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_Toc57625749 \h </w:instrText>
      </w:r>
      <w:r>
        <w:fldChar w:fldCharType="separate"/>
      </w:r>
      <w:r>
        <w:t>83</w:t>
      </w:r>
      <w:r>
        <w:fldChar w:fldCharType="end"/>
      </w:r>
    </w:p>
    <w:p w14:paraId="51244B18" w14:textId="58DDAD7A" w:rsidR="004B0AB1" w:rsidRDefault="004B0AB1">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_Toc57625750 \h </w:instrText>
      </w:r>
      <w:r>
        <w:fldChar w:fldCharType="separate"/>
      </w:r>
      <w:r>
        <w:t>83</w:t>
      </w:r>
      <w:r>
        <w:fldChar w:fldCharType="end"/>
      </w:r>
    </w:p>
    <w:p w14:paraId="7861BBAC" w14:textId="4824DA04" w:rsidR="004B0AB1" w:rsidRDefault="004B0AB1">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_Toc57625751 \h </w:instrText>
      </w:r>
      <w:r>
        <w:fldChar w:fldCharType="separate"/>
      </w:r>
      <w:r>
        <w:t>83</w:t>
      </w:r>
      <w:r>
        <w:fldChar w:fldCharType="end"/>
      </w:r>
    </w:p>
    <w:p w14:paraId="58699B29" w14:textId="7F8F877C" w:rsidR="004B0AB1" w:rsidRDefault="004B0AB1">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_Toc57625752 \h </w:instrText>
      </w:r>
      <w:r>
        <w:fldChar w:fldCharType="separate"/>
      </w:r>
      <w:r>
        <w:t>85</w:t>
      </w:r>
      <w:r>
        <w:fldChar w:fldCharType="end"/>
      </w:r>
    </w:p>
    <w:p w14:paraId="66726077" w14:textId="27255E6E" w:rsidR="004B0AB1" w:rsidRDefault="004B0AB1">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_Toc57625753 \h </w:instrText>
      </w:r>
      <w:r>
        <w:fldChar w:fldCharType="separate"/>
      </w:r>
      <w:r>
        <w:t>85</w:t>
      </w:r>
      <w:r>
        <w:fldChar w:fldCharType="end"/>
      </w:r>
    </w:p>
    <w:p w14:paraId="4CEB96A3" w14:textId="3A6C35C5" w:rsidR="004B0AB1" w:rsidRDefault="004B0AB1">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_Toc57625754 \h </w:instrText>
      </w:r>
      <w:r>
        <w:fldChar w:fldCharType="separate"/>
      </w:r>
      <w:r>
        <w:t>85</w:t>
      </w:r>
      <w:r>
        <w:fldChar w:fldCharType="end"/>
      </w:r>
    </w:p>
    <w:p w14:paraId="04FECA27" w14:textId="3781B529" w:rsidR="004B0AB1" w:rsidRDefault="004B0AB1">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_Toc57625755 \h </w:instrText>
      </w:r>
      <w:r>
        <w:fldChar w:fldCharType="separate"/>
      </w:r>
      <w:r>
        <w:t>86</w:t>
      </w:r>
      <w:r>
        <w:fldChar w:fldCharType="end"/>
      </w:r>
    </w:p>
    <w:p w14:paraId="3D9DF2F7" w14:textId="4D2647A1" w:rsidR="004B0AB1" w:rsidRDefault="004B0AB1">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_Toc57625756 \h </w:instrText>
      </w:r>
      <w:r>
        <w:fldChar w:fldCharType="separate"/>
      </w:r>
      <w:r>
        <w:t>86</w:t>
      </w:r>
      <w:r>
        <w:fldChar w:fldCharType="end"/>
      </w:r>
    </w:p>
    <w:p w14:paraId="6F7EBB6E" w14:textId="7315AF8E" w:rsidR="004B0AB1" w:rsidRDefault="004B0AB1">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_Toc57625757 \h </w:instrText>
      </w:r>
      <w:r>
        <w:fldChar w:fldCharType="separate"/>
      </w:r>
      <w:r>
        <w:t>86</w:t>
      </w:r>
      <w:r>
        <w:fldChar w:fldCharType="end"/>
      </w:r>
    </w:p>
    <w:p w14:paraId="6BE952A9" w14:textId="7967F0F7" w:rsidR="004B0AB1" w:rsidRDefault="004B0AB1">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_Toc57625758 \h </w:instrText>
      </w:r>
      <w:r>
        <w:fldChar w:fldCharType="separate"/>
      </w:r>
      <w:r>
        <w:t>86</w:t>
      </w:r>
      <w:r>
        <w:fldChar w:fldCharType="end"/>
      </w:r>
    </w:p>
    <w:p w14:paraId="71150637" w14:textId="04746545" w:rsidR="004B0AB1" w:rsidRDefault="004B0AB1">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_Toc57625759 \h </w:instrText>
      </w:r>
      <w:r>
        <w:fldChar w:fldCharType="separate"/>
      </w:r>
      <w:r>
        <w:t>87</w:t>
      </w:r>
      <w:r>
        <w:fldChar w:fldCharType="end"/>
      </w:r>
    </w:p>
    <w:p w14:paraId="4E9C70AE" w14:textId="2F72D95D" w:rsidR="004B0AB1" w:rsidRDefault="004B0AB1">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_Toc57625760 \h </w:instrText>
      </w:r>
      <w:r>
        <w:fldChar w:fldCharType="separate"/>
      </w:r>
      <w:r>
        <w:t>87</w:t>
      </w:r>
      <w:r>
        <w:fldChar w:fldCharType="end"/>
      </w:r>
    </w:p>
    <w:p w14:paraId="629B910F" w14:textId="67AD1928" w:rsidR="004B0AB1" w:rsidRDefault="004B0AB1">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_Toc57625761 \h </w:instrText>
      </w:r>
      <w:r>
        <w:fldChar w:fldCharType="separate"/>
      </w:r>
      <w:r>
        <w:t>87</w:t>
      </w:r>
      <w:r>
        <w:fldChar w:fldCharType="end"/>
      </w:r>
    </w:p>
    <w:p w14:paraId="0518E217" w14:textId="54E075F0" w:rsidR="004B0AB1" w:rsidRDefault="004B0AB1">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_Toc57625762 \h </w:instrText>
      </w:r>
      <w:r>
        <w:fldChar w:fldCharType="separate"/>
      </w:r>
      <w:r>
        <w:t>87</w:t>
      </w:r>
      <w:r>
        <w:fldChar w:fldCharType="end"/>
      </w:r>
    </w:p>
    <w:p w14:paraId="26A64694" w14:textId="571E998B" w:rsidR="004B0AB1" w:rsidRDefault="004B0AB1">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_Toc57625763 \h </w:instrText>
      </w:r>
      <w:r>
        <w:fldChar w:fldCharType="separate"/>
      </w:r>
      <w:r>
        <w:t>88</w:t>
      </w:r>
      <w:r>
        <w:fldChar w:fldCharType="end"/>
      </w:r>
    </w:p>
    <w:p w14:paraId="53EE5469" w14:textId="14C72F37" w:rsidR="004B0AB1" w:rsidRDefault="004B0AB1">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_Toc57625764 \h </w:instrText>
      </w:r>
      <w:r>
        <w:fldChar w:fldCharType="separate"/>
      </w:r>
      <w:r>
        <w:t>88</w:t>
      </w:r>
      <w:r>
        <w:fldChar w:fldCharType="end"/>
      </w:r>
    </w:p>
    <w:p w14:paraId="79292645" w14:textId="0F4FADC1" w:rsidR="004B0AB1" w:rsidRDefault="004B0AB1">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_Toc57625765 \h </w:instrText>
      </w:r>
      <w:r>
        <w:fldChar w:fldCharType="separate"/>
      </w:r>
      <w:r>
        <w:t>88</w:t>
      </w:r>
      <w:r>
        <w:fldChar w:fldCharType="end"/>
      </w:r>
    </w:p>
    <w:p w14:paraId="3AAE1503" w14:textId="3ACF7566" w:rsidR="004B0AB1" w:rsidRDefault="004B0AB1">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_Toc57625766 \h </w:instrText>
      </w:r>
      <w:r>
        <w:fldChar w:fldCharType="separate"/>
      </w:r>
      <w:r>
        <w:t>88</w:t>
      </w:r>
      <w:r>
        <w:fldChar w:fldCharType="end"/>
      </w:r>
    </w:p>
    <w:p w14:paraId="4368D5F4" w14:textId="48381158" w:rsidR="004B0AB1" w:rsidRDefault="004B0AB1">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_Toc57625767 \h </w:instrText>
      </w:r>
      <w:r>
        <w:fldChar w:fldCharType="separate"/>
      </w:r>
      <w:r>
        <w:t>89</w:t>
      </w:r>
      <w:r>
        <w:fldChar w:fldCharType="end"/>
      </w:r>
    </w:p>
    <w:p w14:paraId="27E4BE85" w14:textId="52A2EAB7" w:rsidR="004B0AB1" w:rsidRDefault="004B0AB1">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_Toc57625768 \h </w:instrText>
      </w:r>
      <w:r>
        <w:fldChar w:fldCharType="separate"/>
      </w:r>
      <w:r>
        <w:t>90</w:t>
      </w:r>
      <w:r>
        <w:fldChar w:fldCharType="end"/>
      </w:r>
    </w:p>
    <w:p w14:paraId="0D6DB5BB" w14:textId="726C4DC6" w:rsidR="004B0AB1" w:rsidRDefault="004B0AB1">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_Toc57625769 \h </w:instrText>
      </w:r>
      <w:r>
        <w:fldChar w:fldCharType="separate"/>
      </w:r>
      <w:r>
        <w:t>91</w:t>
      </w:r>
      <w:r>
        <w:fldChar w:fldCharType="end"/>
      </w:r>
    </w:p>
    <w:p w14:paraId="44E1905D" w14:textId="670271F7" w:rsidR="004B0AB1" w:rsidRDefault="004B0AB1">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_Toc57625770 \h </w:instrText>
      </w:r>
      <w:r>
        <w:fldChar w:fldCharType="separate"/>
      </w:r>
      <w:r>
        <w:t>91</w:t>
      </w:r>
      <w:r>
        <w:fldChar w:fldCharType="end"/>
      </w:r>
    </w:p>
    <w:p w14:paraId="1C6C19ED" w14:textId="056D8824" w:rsidR="004B0AB1" w:rsidRDefault="004B0AB1">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_Toc57625771 \h </w:instrText>
      </w:r>
      <w:r>
        <w:fldChar w:fldCharType="separate"/>
      </w:r>
      <w:r>
        <w:t>91</w:t>
      </w:r>
      <w:r>
        <w:fldChar w:fldCharType="end"/>
      </w:r>
    </w:p>
    <w:p w14:paraId="7A2B6047" w14:textId="7E11846F" w:rsidR="004B0AB1" w:rsidRDefault="004B0AB1">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_Toc57625772 \h </w:instrText>
      </w:r>
      <w:r>
        <w:fldChar w:fldCharType="separate"/>
      </w:r>
      <w:r>
        <w:t>92</w:t>
      </w:r>
      <w:r>
        <w:fldChar w:fldCharType="end"/>
      </w:r>
    </w:p>
    <w:p w14:paraId="6D19730F" w14:textId="1125B518" w:rsidR="004B0AB1" w:rsidRDefault="004B0AB1">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_Toc57625773 \h </w:instrText>
      </w:r>
      <w:r>
        <w:fldChar w:fldCharType="separate"/>
      </w:r>
      <w:r>
        <w:t>93</w:t>
      </w:r>
      <w:r>
        <w:fldChar w:fldCharType="end"/>
      </w:r>
    </w:p>
    <w:p w14:paraId="045FFC9D" w14:textId="6D1B9A29" w:rsidR="004B0AB1" w:rsidRDefault="004B0AB1">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_Toc57625774 \h </w:instrText>
      </w:r>
      <w:r>
        <w:fldChar w:fldCharType="separate"/>
      </w:r>
      <w:r>
        <w:t>94</w:t>
      </w:r>
      <w:r>
        <w:fldChar w:fldCharType="end"/>
      </w:r>
    </w:p>
    <w:p w14:paraId="716AD7BE" w14:textId="4BCC59CA"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val="en-US" w:eastAsia="zh-CN"/>
        </w:rPr>
        <w:t>6.22</w:t>
      </w:r>
      <w:r>
        <w:rPr>
          <w:rFonts w:asciiTheme="minorHAnsi" w:eastAsiaTheme="minorEastAsia" w:hAnsiTheme="minorHAnsi" w:cstheme="minorBidi"/>
          <w:sz w:val="22"/>
          <w:szCs w:val="22"/>
          <w:lang w:eastAsia="en-GB"/>
        </w:rPr>
        <w:tab/>
      </w:r>
      <w:r w:rsidRPr="00E0053B">
        <w:rPr>
          <w:rFonts w:eastAsia="Malgun Gothic"/>
          <w:lang w:val="en-US"/>
        </w:rPr>
        <w:t>Solution</w:t>
      </w:r>
      <w:r w:rsidRPr="00E0053B">
        <w:rPr>
          <w:rFonts w:eastAsia="Malgun Gothic"/>
          <w:lang w:val="en-US" w:eastAsia="zh-CN"/>
        </w:rPr>
        <w:t xml:space="preserve"> #23: UAV identification and authentication by RID USS</w:t>
      </w:r>
      <w:r>
        <w:tab/>
      </w:r>
      <w:r>
        <w:fldChar w:fldCharType="begin" w:fldLock="1"/>
      </w:r>
      <w:r>
        <w:instrText xml:space="preserve"> PAGEREF _Toc57625775 \h </w:instrText>
      </w:r>
      <w:r>
        <w:fldChar w:fldCharType="separate"/>
      </w:r>
      <w:r>
        <w:t>95</w:t>
      </w:r>
      <w:r>
        <w:fldChar w:fldCharType="end"/>
      </w:r>
    </w:p>
    <w:p w14:paraId="2AE38385" w14:textId="2DD55958" w:rsidR="004B0AB1" w:rsidRDefault="004B0AB1">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_Toc57625776 \h </w:instrText>
      </w:r>
      <w:r>
        <w:fldChar w:fldCharType="separate"/>
      </w:r>
      <w:r>
        <w:t>95</w:t>
      </w:r>
      <w:r>
        <w:fldChar w:fldCharType="end"/>
      </w:r>
    </w:p>
    <w:p w14:paraId="75394394" w14:textId="5612CD04" w:rsidR="004B0AB1" w:rsidRDefault="004B0AB1">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_Toc57625777 \h </w:instrText>
      </w:r>
      <w:r>
        <w:fldChar w:fldCharType="separate"/>
      </w:r>
      <w:r>
        <w:t>95</w:t>
      </w:r>
      <w:r>
        <w:fldChar w:fldCharType="end"/>
      </w:r>
    </w:p>
    <w:p w14:paraId="30E282CC" w14:textId="42AE4C4A" w:rsidR="004B0AB1" w:rsidRDefault="004B0AB1">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_Toc57625778 \h </w:instrText>
      </w:r>
      <w:r>
        <w:fldChar w:fldCharType="separate"/>
      </w:r>
      <w:r>
        <w:t>95</w:t>
      </w:r>
      <w:r>
        <w:fldChar w:fldCharType="end"/>
      </w:r>
    </w:p>
    <w:p w14:paraId="7CC093AA" w14:textId="5F7E69A6" w:rsidR="004B0AB1" w:rsidRDefault="004B0AB1">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_Toc57625779 \h </w:instrText>
      </w:r>
      <w:r>
        <w:fldChar w:fldCharType="separate"/>
      </w:r>
      <w:r>
        <w:t>95</w:t>
      </w:r>
      <w:r>
        <w:fldChar w:fldCharType="end"/>
      </w:r>
    </w:p>
    <w:p w14:paraId="02EDCC82" w14:textId="7887418B" w:rsidR="004B0AB1" w:rsidRDefault="004B0AB1">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_Toc57625780 \h </w:instrText>
      </w:r>
      <w:r>
        <w:fldChar w:fldCharType="separate"/>
      </w:r>
      <w:r>
        <w:t>96</w:t>
      </w:r>
      <w:r>
        <w:fldChar w:fldCharType="end"/>
      </w:r>
    </w:p>
    <w:p w14:paraId="77CB527E" w14:textId="7803525D" w:rsidR="004B0AB1" w:rsidRDefault="004B0AB1">
      <w:pPr>
        <w:pStyle w:val="TOC4"/>
        <w:rPr>
          <w:rFonts w:asciiTheme="minorHAnsi" w:eastAsiaTheme="minorEastAsia" w:hAnsiTheme="minorHAnsi" w:cstheme="minorBidi"/>
          <w:sz w:val="22"/>
          <w:szCs w:val="22"/>
          <w:lang w:eastAsia="en-GB"/>
        </w:rPr>
      </w:pPr>
      <w:r w:rsidRPr="00E0053B">
        <w:rPr>
          <w:lang w:val="en-US" w:eastAsia="zh-CN"/>
        </w:rPr>
        <w:t>6.22.3.1</w:t>
      </w:r>
      <w:r>
        <w:rPr>
          <w:rFonts w:asciiTheme="minorHAnsi" w:eastAsiaTheme="minorEastAsia" w:hAnsiTheme="minorHAnsi" w:cstheme="minorBidi"/>
          <w:sz w:val="22"/>
          <w:szCs w:val="22"/>
          <w:lang w:eastAsia="en-GB"/>
        </w:rPr>
        <w:tab/>
      </w:r>
      <w:r w:rsidRPr="00E0053B">
        <w:rPr>
          <w:lang w:val="en-US" w:eastAsia="zh-CN"/>
        </w:rPr>
        <w:t>UAV identification and notification to Remote ID USS</w:t>
      </w:r>
      <w:r>
        <w:tab/>
      </w:r>
      <w:r>
        <w:fldChar w:fldCharType="begin" w:fldLock="1"/>
      </w:r>
      <w:r>
        <w:instrText xml:space="preserve"> PAGEREF _Toc57625781 \h </w:instrText>
      </w:r>
      <w:r>
        <w:fldChar w:fldCharType="separate"/>
      </w:r>
      <w:r>
        <w:t>96</w:t>
      </w:r>
      <w:r>
        <w:fldChar w:fldCharType="end"/>
      </w:r>
    </w:p>
    <w:p w14:paraId="4E289F9D" w14:textId="5957D710" w:rsidR="004B0AB1" w:rsidRDefault="004B0AB1">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_Toc57625782 \h </w:instrText>
      </w:r>
      <w:r>
        <w:fldChar w:fldCharType="separate"/>
      </w:r>
      <w:r>
        <w:t>97</w:t>
      </w:r>
      <w:r>
        <w:fldChar w:fldCharType="end"/>
      </w:r>
    </w:p>
    <w:p w14:paraId="078033EA" w14:textId="090B486B"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val="en-US" w:eastAsia="zh-CN"/>
        </w:rPr>
        <w:t>6.23</w:t>
      </w:r>
      <w:r>
        <w:rPr>
          <w:rFonts w:asciiTheme="minorHAnsi" w:eastAsiaTheme="minorEastAsia" w:hAnsiTheme="minorHAnsi" w:cstheme="minorBidi"/>
          <w:sz w:val="22"/>
          <w:szCs w:val="22"/>
          <w:lang w:eastAsia="en-GB"/>
        </w:rPr>
        <w:tab/>
      </w:r>
      <w:r w:rsidRPr="00E0053B">
        <w:rPr>
          <w:rFonts w:eastAsia="Malgun Gothic"/>
          <w:lang w:val="en-US"/>
        </w:rPr>
        <w:t>Solution</w:t>
      </w:r>
      <w:r w:rsidRPr="00E0053B">
        <w:rPr>
          <w:rFonts w:eastAsia="Malgun Gothic"/>
          <w:lang w:val="en-US" w:eastAsia="zh-CN"/>
        </w:rPr>
        <w:t xml:space="preserve"> #23</w:t>
      </w:r>
      <w:r w:rsidRPr="00E0053B">
        <w:rPr>
          <w:rFonts w:eastAsia="Malgun Gothic"/>
          <w:lang w:val="en-US"/>
        </w:rPr>
        <w:t xml:space="preserve">: </w:t>
      </w:r>
      <w:r w:rsidRPr="00E0053B">
        <w:rPr>
          <w:rFonts w:eastAsia="Malgun Gothic"/>
          <w:lang w:val="en-US" w:eastAsia="zh-CN"/>
        </w:rPr>
        <w:t>UAV/UAVC authentication/authorization by USS/UTM and C2 communication establishment</w:t>
      </w:r>
      <w:r>
        <w:tab/>
      </w:r>
      <w:r>
        <w:fldChar w:fldCharType="begin" w:fldLock="1"/>
      </w:r>
      <w:r>
        <w:instrText xml:space="preserve"> PAGEREF _Toc57625783 \h </w:instrText>
      </w:r>
      <w:r>
        <w:fldChar w:fldCharType="separate"/>
      </w:r>
      <w:r>
        <w:t>97</w:t>
      </w:r>
      <w:r>
        <w:fldChar w:fldCharType="end"/>
      </w:r>
    </w:p>
    <w:p w14:paraId="5C543E5F" w14:textId="5A0867BA" w:rsidR="004B0AB1" w:rsidRDefault="004B0AB1">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_Toc57625784 \h </w:instrText>
      </w:r>
      <w:r>
        <w:fldChar w:fldCharType="separate"/>
      </w:r>
      <w:r>
        <w:t>97</w:t>
      </w:r>
      <w:r>
        <w:fldChar w:fldCharType="end"/>
      </w:r>
    </w:p>
    <w:p w14:paraId="26E99C5A" w14:textId="4B152F34" w:rsidR="004B0AB1" w:rsidRDefault="004B0AB1">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_Toc57625785 \h </w:instrText>
      </w:r>
      <w:r>
        <w:fldChar w:fldCharType="separate"/>
      </w:r>
      <w:r>
        <w:t>98</w:t>
      </w:r>
      <w:r>
        <w:fldChar w:fldCharType="end"/>
      </w:r>
    </w:p>
    <w:p w14:paraId="6B1FFA5D" w14:textId="104B0B09" w:rsidR="004B0AB1" w:rsidRDefault="004B0AB1">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_Toc57625786 \h </w:instrText>
      </w:r>
      <w:r>
        <w:fldChar w:fldCharType="separate"/>
      </w:r>
      <w:r>
        <w:t>98</w:t>
      </w:r>
      <w:r>
        <w:fldChar w:fldCharType="end"/>
      </w:r>
    </w:p>
    <w:p w14:paraId="44D4C18A" w14:textId="744CC671" w:rsidR="004B0AB1" w:rsidRDefault="004B0AB1">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_Toc57625787 \h </w:instrText>
      </w:r>
      <w:r>
        <w:fldChar w:fldCharType="separate"/>
      </w:r>
      <w:r>
        <w:t>98</w:t>
      </w:r>
      <w:r>
        <w:fldChar w:fldCharType="end"/>
      </w:r>
    </w:p>
    <w:p w14:paraId="3111996F" w14:textId="38260A95" w:rsidR="004B0AB1" w:rsidRDefault="004B0AB1">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_Toc57625788 \h </w:instrText>
      </w:r>
      <w:r>
        <w:fldChar w:fldCharType="separate"/>
      </w:r>
      <w:r>
        <w:t>101</w:t>
      </w:r>
      <w:r>
        <w:fldChar w:fldCharType="end"/>
      </w:r>
    </w:p>
    <w:p w14:paraId="0B380A0C" w14:textId="5C1DF59E" w:rsidR="004B0AB1" w:rsidRDefault="004B0AB1">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_Toc57625789 \h </w:instrText>
      </w:r>
      <w:r>
        <w:fldChar w:fldCharType="separate"/>
      </w:r>
      <w:r>
        <w:t>102</w:t>
      </w:r>
      <w:r>
        <w:fldChar w:fldCharType="end"/>
      </w:r>
    </w:p>
    <w:p w14:paraId="7FE63636" w14:textId="699523E0" w:rsidR="004B0AB1" w:rsidRDefault="004B0AB1">
      <w:pPr>
        <w:pStyle w:val="TOC4"/>
        <w:rPr>
          <w:rFonts w:asciiTheme="minorHAnsi" w:eastAsiaTheme="minorEastAsia" w:hAnsiTheme="minorHAnsi" w:cstheme="minorBidi"/>
          <w:sz w:val="22"/>
          <w:szCs w:val="22"/>
          <w:lang w:eastAsia="en-GB"/>
        </w:rPr>
      </w:pPr>
      <w:r w:rsidRPr="00E0053B">
        <w:rPr>
          <w:lang w:val="en-US" w:eastAsia="zh-CN"/>
        </w:rPr>
        <w:t>6.23.3.1</w:t>
      </w:r>
      <w:r>
        <w:rPr>
          <w:rFonts w:asciiTheme="minorHAnsi" w:eastAsiaTheme="minorEastAsia" w:hAnsiTheme="minorHAnsi" w:cstheme="minorBidi"/>
          <w:sz w:val="22"/>
          <w:szCs w:val="22"/>
          <w:lang w:eastAsia="en-GB"/>
        </w:rPr>
        <w:tab/>
      </w:r>
      <w:r w:rsidRPr="00E0053B">
        <w:rPr>
          <w:lang w:val="en-US" w:eastAsia="zh-CN"/>
        </w:rPr>
        <w:t>Authentication/authorization and C2 communication establishment of UAV/UAVC by USS/UTM via 5GC network</w:t>
      </w:r>
      <w:r>
        <w:tab/>
      </w:r>
      <w:r>
        <w:fldChar w:fldCharType="begin" w:fldLock="1"/>
      </w:r>
      <w:r>
        <w:instrText xml:space="preserve"> PAGEREF _Toc57625790 \h </w:instrText>
      </w:r>
      <w:r>
        <w:fldChar w:fldCharType="separate"/>
      </w:r>
      <w:r>
        <w:t>102</w:t>
      </w:r>
      <w:r>
        <w:fldChar w:fldCharType="end"/>
      </w:r>
    </w:p>
    <w:p w14:paraId="3DBABD3D" w14:textId="108A9E93" w:rsidR="004B0AB1" w:rsidRDefault="004B0AB1">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E0053B">
        <w:rPr>
          <w:lang w:val="en-US" w:eastAsia="zh-CN"/>
        </w:rPr>
        <w:t xml:space="preserve">Authentication/authorization and C2 communication establishment of UAV/UAVC by USS/UTM via </w:t>
      </w:r>
      <w:r>
        <w:t>EPC network</w:t>
      </w:r>
      <w:r>
        <w:tab/>
      </w:r>
      <w:r>
        <w:fldChar w:fldCharType="begin" w:fldLock="1"/>
      </w:r>
      <w:r>
        <w:instrText xml:space="preserve"> PAGEREF _Toc57625791 \h </w:instrText>
      </w:r>
      <w:r>
        <w:fldChar w:fldCharType="separate"/>
      </w:r>
      <w:r>
        <w:t>106</w:t>
      </w:r>
      <w:r>
        <w:fldChar w:fldCharType="end"/>
      </w:r>
    </w:p>
    <w:p w14:paraId="3FFA9E4F" w14:textId="2DC94124" w:rsidR="004B0AB1" w:rsidRDefault="004B0AB1">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Authentication/authorization revocation by USS/UTM</w:t>
      </w:r>
      <w:r>
        <w:tab/>
      </w:r>
      <w:r>
        <w:fldChar w:fldCharType="begin" w:fldLock="1"/>
      </w:r>
      <w:r>
        <w:instrText xml:space="preserve"> PAGEREF _Toc57625792 \h </w:instrText>
      </w:r>
      <w:r>
        <w:fldChar w:fldCharType="separate"/>
      </w:r>
      <w:r>
        <w:t>108</w:t>
      </w:r>
      <w:r>
        <w:fldChar w:fldCharType="end"/>
      </w:r>
    </w:p>
    <w:p w14:paraId="0C980BAD" w14:textId="3D75980C" w:rsidR="004B0AB1" w:rsidRDefault="004B0AB1">
      <w:pPr>
        <w:pStyle w:val="TOC3"/>
        <w:rPr>
          <w:rFonts w:asciiTheme="minorHAnsi" w:eastAsiaTheme="minorEastAsia" w:hAnsiTheme="minorHAnsi" w:cstheme="minorBidi"/>
          <w:sz w:val="22"/>
          <w:szCs w:val="22"/>
          <w:lang w:eastAsia="en-GB"/>
        </w:rPr>
      </w:pPr>
      <w:r>
        <w:lastRenderedPageBreak/>
        <w:t>6.23.4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_Toc57625793 \h </w:instrText>
      </w:r>
      <w:r>
        <w:fldChar w:fldCharType="separate"/>
      </w:r>
      <w:r>
        <w:t>108</w:t>
      </w:r>
      <w:r>
        <w:fldChar w:fldCharType="end"/>
      </w:r>
    </w:p>
    <w:p w14:paraId="4004B08F" w14:textId="5E054838" w:rsidR="004B0AB1" w:rsidRDefault="004B0AB1">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#24</w:t>
      </w:r>
      <w:r>
        <w:t xml:space="preserve">: </w:t>
      </w:r>
      <w:r>
        <w:rPr>
          <w:lang w:eastAsia="zh-CN"/>
        </w:rPr>
        <w:t>UAV Re-authentication and Re-authorization</w:t>
      </w:r>
      <w:r>
        <w:tab/>
      </w:r>
      <w:r>
        <w:fldChar w:fldCharType="begin" w:fldLock="1"/>
      </w:r>
      <w:r>
        <w:instrText xml:space="preserve"> PAGEREF _Toc57625794 \h </w:instrText>
      </w:r>
      <w:r>
        <w:fldChar w:fldCharType="separate"/>
      </w:r>
      <w:r>
        <w:t>109</w:t>
      </w:r>
      <w:r>
        <w:fldChar w:fldCharType="end"/>
      </w:r>
    </w:p>
    <w:p w14:paraId="0EF62715" w14:textId="6821CD4E" w:rsidR="004B0AB1" w:rsidRDefault="004B0AB1">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_Toc57625795 \h </w:instrText>
      </w:r>
      <w:r>
        <w:fldChar w:fldCharType="separate"/>
      </w:r>
      <w:r>
        <w:t>109</w:t>
      </w:r>
      <w:r>
        <w:fldChar w:fldCharType="end"/>
      </w:r>
    </w:p>
    <w:p w14:paraId="14460EE6" w14:textId="35DB6BBE" w:rsidR="004B0AB1" w:rsidRDefault="004B0AB1">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_Toc57625796 \h </w:instrText>
      </w:r>
      <w:r>
        <w:fldChar w:fldCharType="separate"/>
      </w:r>
      <w:r>
        <w:t>109</w:t>
      </w:r>
      <w:r>
        <w:fldChar w:fldCharType="end"/>
      </w:r>
    </w:p>
    <w:p w14:paraId="5EB63EDB" w14:textId="3089BD00" w:rsidR="004B0AB1" w:rsidRDefault="004B0AB1">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_Toc57625797 \h </w:instrText>
      </w:r>
      <w:r>
        <w:fldChar w:fldCharType="separate"/>
      </w:r>
      <w:r>
        <w:t>109</w:t>
      </w:r>
      <w:r>
        <w:fldChar w:fldCharType="end"/>
      </w:r>
    </w:p>
    <w:p w14:paraId="10964555" w14:textId="7C4C10AD" w:rsidR="004B0AB1" w:rsidRDefault="004B0AB1">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_Toc57625798 \h </w:instrText>
      </w:r>
      <w:r>
        <w:fldChar w:fldCharType="separate"/>
      </w:r>
      <w:r>
        <w:t>109</w:t>
      </w:r>
      <w:r>
        <w:fldChar w:fldCharType="end"/>
      </w:r>
    </w:p>
    <w:p w14:paraId="6FEE8553" w14:textId="243F8606" w:rsidR="004B0AB1" w:rsidRDefault="004B0AB1">
      <w:pPr>
        <w:pStyle w:val="TOC5"/>
        <w:rPr>
          <w:rFonts w:asciiTheme="minorHAnsi" w:eastAsiaTheme="minorEastAsia" w:hAnsiTheme="minorHAnsi" w:cstheme="minorBidi"/>
          <w:sz w:val="22"/>
          <w:szCs w:val="22"/>
          <w:lang w:eastAsia="en-GB"/>
        </w:rPr>
      </w:pPr>
      <w:r>
        <w:t>6.24.3.1.1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_Toc57625799 \h </w:instrText>
      </w:r>
      <w:r>
        <w:fldChar w:fldCharType="separate"/>
      </w:r>
      <w:r>
        <w:t>109</w:t>
      </w:r>
      <w:r>
        <w:fldChar w:fldCharType="end"/>
      </w:r>
    </w:p>
    <w:p w14:paraId="2C7DAAE1" w14:textId="163F634D" w:rsidR="004B0AB1" w:rsidRDefault="004B0AB1">
      <w:pPr>
        <w:pStyle w:val="TOC5"/>
        <w:rPr>
          <w:rFonts w:asciiTheme="minorHAnsi" w:eastAsiaTheme="minorEastAsia" w:hAnsiTheme="minorHAnsi" w:cstheme="minorBidi"/>
          <w:sz w:val="22"/>
          <w:szCs w:val="22"/>
          <w:lang w:eastAsia="en-GB"/>
        </w:rPr>
      </w:pPr>
      <w:r>
        <w:rPr>
          <w:lang w:eastAsia="zh-CN"/>
        </w:rPr>
        <w:t>6.24.3.1.2</w:t>
      </w:r>
      <w:r>
        <w:rPr>
          <w:rFonts w:asciiTheme="minorHAnsi" w:eastAsiaTheme="minorEastAsia" w:hAnsiTheme="minorHAnsi" w:cstheme="minorBidi"/>
          <w:sz w:val="22"/>
          <w:szCs w:val="22"/>
          <w:lang w:eastAsia="en-GB"/>
        </w:rPr>
        <w:tab/>
      </w:r>
      <w:r>
        <w:rPr>
          <w:lang w:eastAsia="zh-CN"/>
        </w:rPr>
        <w:t>UTM Triggered UAV and UAVC Pairing Re-authorization</w:t>
      </w:r>
      <w:r>
        <w:tab/>
      </w:r>
      <w:r>
        <w:fldChar w:fldCharType="begin" w:fldLock="1"/>
      </w:r>
      <w:r>
        <w:instrText xml:space="preserve"> PAGEREF _Toc57625800 \h </w:instrText>
      </w:r>
      <w:r>
        <w:fldChar w:fldCharType="separate"/>
      </w:r>
      <w:r>
        <w:t>110</w:t>
      </w:r>
      <w:r>
        <w:fldChar w:fldCharType="end"/>
      </w:r>
    </w:p>
    <w:p w14:paraId="6C11389A" w14:textId="02CC1EA2" w:rsidR="004B0AB1" w:rsidRDefault="004B0AB1">
      <w:pPr>
        <w:pStyle w:val="TOC4"/>
        <w:rPr>
          <w:rFonts w:asciiTheme="minorHAnsi" w:eastAsiaTheme="minorEastAsia" w:hAnsiTheme="minorHAnsi" w:cstheme="minorBidi"/>
          <w:sz w:val="22"/>
          <w:szCs w:val="22"/>
          <w:lang w:eastAsia="en-GB"/>
        </w:rPr>
      </w:pPr>
      <w:r w:rsidRPr="00E0053B">
        <w:rPr>
          <w:lang w:val="x-none"/>
        </w:rPr>
        <w:t>6.</w:t>
      </w:r>
      <w:r w:rsidRPr="00E0053B">
        <w:rPr>
          <w:lang w:val="en-US"/>
        </w:rPr>
        <w:t>24</w:t>
      </w:r>
      <w:r w:rsidRPr="00E0053B">
        <w:rPr>
          <w:lang w:val="x-none"/>
        </w:rPr>
        <w:t>.3.</w:t>
      </w:r>
      <w:r w:rsidRPr="00E0053B">
        <w:rPr>
          <w:lang w:val="x-none" w:eastAsia="zh-CN"/>
        </w:rPr>
        <w:t>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_Toc57625801 \h </w:instrText>
      </w:r>
      <w:r>
        <w:fldChar w:fldCharType="separate"/>
      </w:r>
      <w:r>
        <w:t>111</w:t>
      </w:r>
      <w:r>
        <w:fldChar w:fldCharType="end"/>
      </w:r>
    </w:p>
    <w:p w14:paraId="6BB554FE" w14:textId="09698B1F" w:rsidR="004B0AB1" w:rsidRDefault="004B0AB1">
      <w:pPr>
        <w:pStyle w:val="TOC5"/>
        <w:rPr>
          <w:rFonts w:asciiTheme="minorHAnsi" w:eastAsiaTheme="minorEastAsia" w:hAnsiTheme="minorHAnsi" w:cstheme="minorBidi"/>
          <w:sz w:val="22"/>
          <w:szCs w:val="22"/>
          <w:lang w:eastAsia="en-GB"/>
        </w:rPr>
      </w:pPr>
      <w:r>
        <w:t>6.24.3.3.1</w:t>
      </w:r>
      <w:r>
        <w:rPr>
          <w:rFonts w:asciiTheme="minorHAnsi" w:eastAsiaTheme="minorEastAsia" w:hAnsiTheme="minorHAnsi" w:cstheme="minorBidi"/>
          <w:sz w:val="22"/>
          <w:szCs w:val="22"/>
          <w:lang w:eastAsia="en-GB"/>
        </w:rPr>
        <w:tab/>
      </w:r>
      <w:r>
        <w:t xml:space="preserve">UTM triggered </w:t>
      </w:r>
      <w:r>
        <w:rPr>
          <w:lang w:eastAsia="zh-CN"/>
        </w:rPr>
        <w:t>Re-authentication and</w:t>
      </w:r>
      <w:r>
        <w:t xml:space="preserve"> Re-authorization</w:t>
      </w:r>
      <w:r>
        <w:tab/>
      </w:r>
      <w:r>
        <w:fldChar w:fldCharType="begin" w:fldLock="1"/>
      </w:r>
      <w:r>
        <w:instrText xml:space="preserve"> PAGEREF _Toc57625802 \h </w:instrText>
      </w:r>
      <w:r>
        <w:fldChar w:fldCharType="separate"/>
      </w:r>
      <w:r>
        <w:t>111</w:t>
      </w:r>
      <w:r>
        <w:fldChar w:fldCharType="end"/>
      </w:r>
    </w:p>
    <w:p w14:paraId="268A8797" w14:textId="6E261D5F" w:rsidR="004B0AB1" w:rsidRDefault="004B0AB1">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_Toc57625803 \h </w:instrText>
      </w:r>
      <w:r>
        <w:fldChar w:fldCharType="separate"/>
      </w:r>
      <w:r>
        <w:t>111</w:t>
      </w:r>
      <w:r>
        <w:fldChar w:fldCharType="end"/>
      </w:r>
    </w:p>
    <w:p w14:paraId="2B807450" w14:textId="5EC5A3EA" w:rsidR="004B0AB1" w:rsidRDefault="004B0AB1">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_Toc57625804 \h </w:instrText>
      </w:r>
      <w:r>
        <w:fldChar w:fldCharType="separate"/>
      </w:r>
      <w:r>
        <w:t>111</w:t>
      </w:r>
      <w:r>
        <w:fldChar w:fldCharType="end"/>
      </w:r>
    </w:p>
    <w:p w14:paraId="79FAED56" w14:textId="0F69F5BD" w:rsidR="004B0AB1" w:rsidRDefault="004B0AB1">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_Toc57625805 \h </w:instrText>
      </w:r>
      <w:r>
        <w:fldChar w:fldCharType="separate"/>
      </w:r>
      <w:r>
        <w:t>111</w:t>
      </w:r>
      <w:r>
        <w:fldChar w:fldCharType="end"/>
      </w:r>
    </w:p>
    <w:p w14:paraId="2A6FF900" w14:textId="0566ABBE" w:rsidR="004B0AB1" w:rsidRDefault="004B0AB1">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_Toc57625806 \h </w:instrText>
      </w:r>
      <w:r>
        <w:fldChar w:fldCharType="separate"/>
      </w:r>
      <w:r>
        <w:t>112</w:t>
      </w:r>
      <w:r>
        <w:fldChar w:fldCharType="end"/>
      </w:r>
    </w:p>
    <w:p w14:paraId="24B0391D" w14:textId="25C7B9A3" w:rsidR="004B0AB1" w:rsidRDefault="004B0AB1">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_Toc57625807 \h </w:instrText>
      </w:r>
      <w:r>
        <w:fldChar w:fldCharType="separate"/>
      </w:r>
      <w:r>
        <w:t>114</w:t>
      </w:r>
      <w:r>
        <w:fldChar w:fldCharType="end"/>
      </w:r>
    </w:p>
    <w:p w14:paraId="178BC549" w14:textId="25F9EF25" w:rsidR="004B0AB1" w:rsidRDefault="004B0AB1">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_Toc57625808 \h </w:instrText>
      </w:r>
      <w:r>
        <w:fldChar w:fldCharType="separate"/>
      </w:r>
      <w:r>
        <w:t>116</w:t>
      </w:r>
      <w:r>
        <w:fldChar w:fldCharType="end"/>
      </w:r>
    </w:p>
    <w:p w14:paraId="681C3A63" w14:textId="1D44CAC0" w:rsidR="004B0AB1" w:rsidRDefault="004B0AB1">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_Toc57625809 \h </w:instrText>
      </w:r>
      <w:r>
        <w:fldChar w:fldCharType="separate"/>
      </w:r>
      <w:r>
        <w:t>116</w:t>
      </w:r>
      <w:r>
        <w:fldChar w:fldCharType="end"/>
      </w:r>
    </w:p>
    <w:p w14:paraId="1DF8E300" w14:textId="41253054" w:rsidR="004B0AB1" w:rsidRDefault="004B0AB1">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_Toc57625810 \h </w:instrText>
      </w:r>
      <w:r>
        <w:fldChar w:fldCharType="separate"/>
      </w:r>
      <w:r>
        <w:t>116</w:t>
      </w:r>
      <w:r>
        <w:fldChar w:fldCharType="end"/>
      </w:r>
    </w:p>
    <w:p w14:paraId="70293437" w14:textId="7C3509AF" w:rsidR="004B0AB1" w:rsidRDefault="004B0AB1">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_Toc57625811 \h </w:instrText>
      </w:r>
      <w:r>
        <w:fldChar w:fldCharType="separate"/>
      </w:r>
      <w:r>
        <w:t>116</w:t>
      </w:r>
      <w:r>
        <w:fldChar w:fldCharType="end"/>
      </w:r>
    </w:p>
    <w:p w14:paraId="77C50B2D" w14:textId="1009BCBF" w:rsidR="004B0AB1" w:rsidRDefault="004B0AB1">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_Toc57625812 \h </w:instrText>
      </w:r>
      <w:r>
        <w:fldChar w:fldCharType="separate"/>
      </w:r>
      <w:r>
        <w:t>117</w:t>
      </w:r>
      <w:r>
        <w:fldChar w:fldCharType="end"/>
      </w:r>
    </w:p>
    <w:p w14:paraId="5D4ABE73" w14:textId="1AA7DA1E" w:rsidR="004B0AB1" w:rsidRDefault="004B0AB1">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_Toc57625813 \h </w:instrText>
      </w:r>
      <w:r>
        <w:fldChar w:fldCharType="separate"/>
      </w:r>
      <w:r>
        <w:t>120</w:t>
      </w:r>
      <w:r>
        <w:fldChar w:fldCharType="end"/>
      </w:r>
    </w:p>
    <w:p w14:paraId="17791A6C" w14:textId="6C5D2ACB"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val="en-US" w:eastAsia="zh-CN"/>
        </w:rPr>
        <w:t>6.27</w:t>
      </w:r>
      <w:r>
        <w:rPr>
          <w:rFonts w:asciiTheme="minorHAnsi" w:eastAsiaTheme="minorEastAsia" w:hAnsiTheme="minorHAnsi" w:cstheme="minorBidi"/>
          <w:sz w:val="22"/>
          <w:szCs w:val="22"/>
          <w:lang w:eastAsia="en-GB"/>
        </w:rPr>
        <w:tab/>
      </w:r>
      <w:r w:rsidRPr="00E0053B">
        <w:rPr>
          <w:rFonts w:eastAsia="Malgun Gothic"/>
          <w:lang w:val="en-US"/>
        </w:rPr>
        <w:t>Solution</w:t>
      </w:r>
      <w:r w:rsidRPr="00E0053B">
        <w:rPr>
          <w:rFonts w:eastAsia="Malgun Gothic"/>
          <w:lang w:val="en-US" w:eastAsia="zh-CN"/>
        </w:rPr>
        <w:t xml:space="preserve"> #27</w:t>
      </w:r>
      <w:r w:rsidRPr="00E0053B">
        <w:rPr>
          <w:rFonts w:eastAsia="Malgun Gothic"/>
          <w:lang w:val="en-US"/>
        </w:rPr>
        <w:t>: Replacement of the UAV Controller of a UAS</w:t>
      </w:r>
      <w:r>
        <w:tab/>
      </w:r>
      <w:r>
        <w:fldChar w:fldCharType="begin" w:fldLock="1"/>
      </w:r>
      <w:r>
        <w:instrText xml:space="preserve"> PAGEREF _Toc57625814 \h </w:instrText>
      </w:r>
      <w:r>
        <w:fldChar w:fldCharType="separate"/>
      </w:r>
      <w:r>
        <w:t>120</w:t>
      </w:r>
      <w:r>
        <w:fldChar w:fldCharType="end"/>
      </w:r>
    </w:p>
    <w:p w14:paraId="1BF75024" w14:textId="7E0DF337" w:rsidR="004B0AB1" w:rsidRDefault="004B0AB1">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_Toc57625815 \h </w:instrText>
      </w:r>
      <w:r>
        <w:fldChar w:fldCharType="separate"/>
      </w:r>
      <w:r>
        <w:t>120</w:t>
      </w:r>
      <w:r>
        <w:fldChar w:fldCharType="end"/>
      </w:r>
    </w:p>
    <w:p w14:paraId="79CA43AD" w14:textId="31F51F20" w:rsidR="004B0AB1" w:rsidRDefault="004B0AB1">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_Toc57625816 \h </w:instrText>
      </w:r>
      <w:r>
        <w:fldChar w:fldCharType="separate"/>
      </w:r>
      <w:r>
        <w:t>120</w:t>
      </w:r>
      <w:r>
        <w:fldChar w:fldCharType="end"/>
      </w:r>
    </w:p>
    <w:p w14:paraId="5F933271" w14:textId="58027322" w:rsidR="004B0AB1" w:rsidRDefault="004B0AB1">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_Toc57625817 \h </w:instrText>
      </w:r>
      <w:r>
        <w:fldChar w:fldCharType="separate"/>
      </w:r>
      <w:r>
        <w:t>120</w:t>
      </w:r>
      <w:r>
        <w:fldChar w:fldCharType="end"/>
      </w:r>
    </w:p>
    <w:p w14:paraId="2D02F6CA" w14:textId="4F3C6972" w:rsidR="004B0AB1" w:rsidRDefault="004B0AB1">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_Toc57625818 \h </w:instrText>
      </w:r>
      <w:r>
        <w:fldChar w:fldCharType="separate"/>
      </w:r>
      <w:r>
        <w:t>121</w:t>
      </w:r>
      <w:r>
        <w:fldChar w:fldCharType="end"/>
      </w:r>
    </w:p>
    <w:p w14:paraId="65C25FC6" w14:textId="7683F456" w:rsidR="004B0AB1" w:rsidRDefault="004B0AB1">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_Toc57625819 \h </w:instrText>
      </w:r>
      <w:r>
        <w:fldChar w:fldCharType="separate"/>
      </w:r>
      <w:r>
        <w:t>121</w:t>
      </w:r>
      <w:r>
        <w:fldChar w:fldCharType="end"/>
      </w:r>
    </w:p>
    <w:p w14:paraId="6CE11834" w14:textId="2B3ED351" w:rsidR="004B0AB1" w:rsidRDefault="004B0AB1">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_Toc57625820 \h </w:instrText>
      </w:r>
      <w:r>
        <w:fldChar w:fldCharType="separate"/>
      </w:r>
      <w:r>
        <w:t>122</w:t>
      </w:r>
      <w:r>
        <w:fldChar w:fldCharType="end"/>
      </w:r>
    </w:p>
    <w:p w14:paraId="126A649A" w14:textId="42FC518B" w:rsidR="004B0AB1" w:rsidRDefault="004B0AB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on Key Issue #4</w:t>
      </w:r>
      <w:r>
        <w:tab/>
      </w:r>
      <w:r>
        <w:fldChar w:fldCharType="begin" w:fldLock="1"/>
      </w:r>
      <w:r>
        <w:instrText xml:space="preserve"> PAGEREF _Toc57625821 \h </w:instrText>
      </w:r>
      <w:r>
        <w:fldChar w:fldCharType="separate"/>
      </w:r>
      <w:r>
        <w:t>122</w:t>
      </w:r>
      <w:r>
        <w:fldChar w:fldCharType="end"/>
      </w:r>
    </w:p>
    <w:p w14:paraId="16A21607" w14:textId="0B918AA9" w:rsidR="004B0AB1" w:rsidRDefault="004B0AB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on key issue #5</w:t>
      </w:r>
      <w:r>
        <w:tab/>
      </w:r>
      <w:r>
        <w:fldChar w:fldCharType="begin" w:fldLock="1"/>
      </w:r>
      <w:r>
        <w:instrText xml:space="preserve"> PAGEREF _Toc57625822 \h </w:instrText>
      </w:r>
      <w:r>
        <w:fldChar w:fldCharType="separate"/>
      </w:r>
      <w:r>
        <w:t>123</w:t>
      </w:r>
      <w:r>
        <w:fldChar w:fldCharType="end"/>
      </w:r>
    </w:p>
    <w:p w14:paraId="6333D937" w14:textId="008FC82A" w:rsidR="004B0AB1" w:rsidRDefault="004B0AB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#6: UAV Controller and UAV association</w:t>
      </w:r>
      <w:r>
        <w:tab/>
      </w:r>
      <w:r>
        <w:fldChar w:fldCharType="begin" w:fldLock="1"/>
      </w:r>
      <w:r>
        <w:instrText xml:space="preserve"> PAGEREF _Toc57625823 \h </w:instrText>
      </w:r>
      <w:r>
        <w:fldChar w:fldCharType="separate"/>
      </w:r>
      <w:r>
        <w:t>123</w:t>
      </w:r>
      <w:r>
        <w:fldChar w:fldCharType="end"/>
      </w:r>
    </w:p>
    <w:p w14:paraId="5721088B" w14:textId="7AFE46F5" w:rsidR="004B0AB1" w:rsidRDefault="004B0AB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Comparison of sol #4 to CP solutions</w:t>
      </w:r>
      <w:r>
        <w:tab/>
      </w:r>
      <w:r>
        <w:fldChar w:fldCharType="begin" w:fldLock="1"/>
      </w:r>
      <w:r>
        <w:instrText xml:space="preserve"> PAGEREF _Toc57625824 \h </w:instrText>
      </w:r>
      <w:r>
        <w:fldChar w:fldCharType="separate"/>
      </w:r>
      <w:r>
        <w:t>124</w:t>
      </w:r>
      <w:r>
        <w:fldChar w:fldCharType="end"/>
      </w:r>
    </w:p>
    <w:p w14:paraId="2951961D" w14:textId="791B61D4" w:rsidR="004B0AB1" w:rsidRDefault="004B0AB1">
      <w:pPr>
        <w:pStyle w:val="TOC2"/>
        <w:rPr>
          <w:rFonts w:asciiTheme="minorHAnsi" w:eastAsiaTheme="minorEastAsia" w:hAnsiTheme="minorHAnsi" w:cstheme="minorBidi"/>
          <w:sz w:val="22"/>
          <w:szCs w:val="22"/>
          <w:lang w:eastAsia="en-GB"/>
        </w:rPr>
      </w:pPr>
      <w:r>
        <w:rPr>
          <w:lang w:eastAsia="ko-KR"/>
        </w:rPr>
        <w:t>7.5</w:t>
      </w:r>
      <w:r>
        <w:rPr>
          <w:rFonts w:asciiTheme="minorHAnsi" w:eastAsiaTheme="minorEastAsia" w:hAnsiTheme="minorHAnsi" w:cstheme="minorBidi"/>
          <w:sz w:val="22"/>
          <w:szCs w:val="22"/>
          <w:lang w:eastAsia="en-GB"/>
        </w:rPr>
        <w:tab/>
      </w:r>
      <w:r>
        <w:rPr>
          <w:lang w:eastAsia="ko-KR"/>
        </w:rPr>
        <w:t>Evaluations on key issue #7</w:t>
      </w:r>
      <w:r>
        <w:tab/>
      </w:r>
      <w:r>
        <w:fldChar w:fldCharType="begin" w:fldLock="1"/>
      </w:r>
      <w:r>
        <w:instrText xml:space="preserve"> PAGEREF _Toc57625825 \h </w:instrText>
      </w:r>
      <w:r>
        <w:fldChar w:fldCharType="separate"/>
      </w:r>
      <w:r>
        <w:t>124</w:t>
      </w:r>
      <w:r>
        <w:fldChar w:fldCharType="end"/>
      </w:r>
    </w:p>
    <w:p w14:paraId="39F8934D" w14:textId="6BA4F4BE" w:rsidR="004B0AB1" w:rsidRDefault="004B0AB1">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_Toc57625826 \h </w:instrText>
      </w:r>
      <w:r>
        <w:fldChar w:fldCharType="separate"/>
      </w:r>
      <w:r>
        <w:t>127</w:t>
      </w:r>
      <w:r>
        <w:fldChar w:fldCharType="end"/>
      </w:r>
    </w:p>
    <w:p w14:paraId="1037D6BB" w14:textId="40048E68" w:rsidR="004B0AB1" w:rsidRDefault="004B0AB1">
      <w:pPr>
        <w:pStyle w:val="TOC2"/>
        <w:rPr>
          <w:rFonts w:asciiTheme="minorHAnsi" w:eastAsiaTheme="minorEastAsia" w:hAnsiTheme="minorHAnsi" w:cstheme="minorBidi"/>
          <w:sz w:val="22"/>
          <w:szCs w:val="22"/>
          <w:lang w:eastAsia="en-GB"/>
        </w:rPr>
      </w:pPr>
      <w:r w:rsidRPr="00E0053B">
        <w:rPr>
          <w:lang w:val="en-US"/>
        </w:rPr>
        <w:t>8.1</w:t>
      </w:r>
      <w:r>
        <w:rPr>
          <w:rFonts w:asciiTheme="minorHAnsi" w:eastAsiaTheme="minorEastAsia" w:hAnsiTheme="minorHAnsi" w:cstheme="minorBidi"/>
          <w:sz w:val="22"/>
          <w:szCs w:val="22"/>
          <w:lang w:eastAsia="en-GB"/>
        </w:rPr>
        <w:tab/>
      </w:r>
      <w:r w:rsidRPr="00E0053B">
        <w:rPr>
          <w:lang w:val="en-US"/>
        </w:rPr>
        <w:t>General</w:t>
      </w:r>
      <w:r>
        <w:tab/>
      </w:r>
      <w:r>
        <w:fldChar w:fldCharType="begin" w:fldLock="1"/>
      </w:r>
      <w:r>
        <w:instrText xml:space="preserve"> PAGEREF _Toc57625827 \h </w:instrText>
      </w:r>
      <w:r>
        <w:fldChar w:fldCharType="separate"/>
      </w:r>
      <w:r>
        <w:t>127</w:t>
      </w:r>
      <w:r>
        <w:fldChar w:fldCharType="end"/>
      </w:r>
    </w:p>
    <w:p w14:paraId="49356AAC" w14:textId="57CDEA14" w:rsidR="004B0AB1" w:rsidRDefault="004B0AB1">
      <w:pPr>
        <w:pStyle w:val="TOC2"/>
        <w:rPr>
          <w:rFonts w:asciiTheme="minorHAnsi" w:eastAsiaTheme="minorEastAsia" w:hAnsiTheme="minorHAnsi" w:cstheme="minorBidi"/>
          <w:sz w:val="22"/>
          <w:szCs w:val="22"/>
          <w:lang w:eastAsia="en-GB"/>
        </w:rPr>
      </w:pPr>
      <w:r w:rsidRPr="00E0053B">
        <w:rPr>
          <w:lang w:val="en-US"/>
        </w:rPr>
        <w:t>8.2</w:t>
      </w:r>
      <w:r>
        <w:rPr>
          <w:rFonts w:asciiTheme="minorHAnsi" w:eastAsiaTheme="minorEastAsia" w:hAnsiTheme="minorHAnsi" w:cstheme="minorBidi"/>
          <w:sz w:val="22"/>
          <w:szCs w:val="22"/>
          <w:lang w:eastAsia="en-GB"/>
        </w:rPr>
        <w:tab/>
      </w:r>
      <w:r w:rsidRPr="00E0053B">
        <w:rPr>
          <w:lang w:val="en-US"/>
        </w:rPr>
        <w:t>Key Issue #1</w:t>
      </w:r>
      <w:r>
        <w:tab/>
      </w:r>
      <w:r>
        <w:fldChar w:fldCharType="begin" w:fldLock="1"/>
      </w:r>
      <w:r>
        <w:instrText xml:space="preserve"> PAGEREF _Toc57625828 \h </w:instrText>
      </w:r>
      <w:r>
        <w:fldChar w:fldCharType="separate"/>
      </w:r>
      <w:r>
        <w:t>128</w:t>
      </w:r>
      <w:r>
        <w:fldChar w:fldCharType="end"/>
      </w:r>
    </w:p>
    <w:p w14:paraId="214A1ECE" w14:textId="194E90E6" w:rsidR="004B0AB1" w:rsidRDefault="004B0AB1">
      <w:pPr>
        <w:pStyle w:val="TOC2"/>
        <w:rPr>
          <w:rFonts w:asciiTheme="minorHAnsi" w:eastAsiaTheme="minorEastAsia" w:hAnsiTheme="minorHAnsi" w:cstheme="minorBidi"/>
          <w:sz w:val="22"/>
          <w:szCs w:val="22"/>
          <w:lang w:eastAsia="en-GB"/>
        </w:rPr>
      </w:pPr>
      <w:r w:rsidRPr="00E0053B">
        <w:rPr>
          <w:lang w:val="en-US"/>
        </w:rPr>
        <w:t>8.3</w:t>
      </w:r>
      <w:r>
        <w:rPr>
          <w:rFonts w:asciiTheme="minorHAnsi" w:eastAsiaTheme="minorEastAsia" w:hAnsiTheme="minorHAnsi" w:cstheme="minorBidi"/>
          <w:sz w:val="22"/>
          <w:szCs w:val="22"/>
          <w:lang w:eastAsia="en-GB"/>
        </w:rPr>
        <w:tab/>
      </w:r>
      <w:r w:rsidRPr="00E0053B">
        <w:rPr>
          <w:lang w:val="en-US"/>
        </w:rPr>
        <w:t>Key Issue #2</w:t>
      </w:r>
      <w:r>
        <w:tab/>
      </w:r>
      <w:r>
        <w:fldChar w:fldCharType="begin" w:fldLock="1"/>
      </w:r>
      <w:r>
        <w:instrText xml:space="preserve"> PAGEREF _Toc57625829 \h </w:instrText>
      </w:r>
      <w:r>
        <w:fldChar w:fldCharType="separate"/>
      </w:r>
      <w:r>
        <w:t>129</w:t>
      </w:r>
      <w:r>
        <w:fldChar w:fldCharType="end"/>
      </w:r>
    </w:p>
    <w:p w14:paraId="338C81E7" w14:textId="6D81C143" w:rsidR="004B0AB1" w:rsidRDefault="004B0AB1">
      <w:pPr>
        <w:pStyle w:val="TOC3"/>
        <w:rPr>
          <w:rFonts w:asciiTheme="minorHAnsi" w:eastAsiaTheme="minorEastAsia" w:hAnsiTheme="minorHAnsi" w:cstheme="minorBidi"/>
          <w:sz w:val="22"/>
          <w:szCs w:val="22"/>
          <w:lang w:eastAsia="en-GB"/>
        </w:rPr>
      </w:pPr>
      <w:r w:rsidRPr="00E0053B">
        <w:rPr>
          <w:rFonts w:cs="Arial"/>
          <w:color w:val="000000" w:themeColor="text1"/>
        </w:rPr>
        <w:t>8.3.1</w:t>
      </w:r>
      <w:r>
        <w:rPr>
          <w:rFonts w:asciiTheme="minorHAnsi" w:eastAsiaTheme="minorEastAsia" w:hAnsiTheme="minorHAnsi" w:cstheme="minorBidi"/>
          <w:sz w:val="22"/>
          <w:szCs w:val="22"/>
          <w:lang w:eastAsia="en-GB"/>
        </w:rPr>
        <w:tab/>
      </w:r>
      <w:r w:rsidRPr="00E0053B">
        <w:rPr>
          <w:rFonts w:cs="Arial"/>
          <w:color w:val="000000" w:themeColor="text1"/>
        </w:rPr>
        <w:t>UUAA In PDU Session Establishment</w:t>
      </w:r>
      <w:r>
        <w:tab/>
      </w:r>
      <w:r>
        <w:fldChar w:fldCharType="begin" w:fldLock="1"/>
      </w:r>
      <w:r>
        <w:instrText xml:space="preserve"> PAGEREF _Toc57625830 \h </w:instrText>
      </w:r>
      <w:r>
        <w:fldChar w:fldCharType="separate"/>
      </w:r>
      <w:r>
        <w:t>131</w:t>
      </w:r>
      <w:r>
        <w:fldChar w:fldCharType="end"/>
      </w:r>
    </w:p>
    <w:p w14:paraId="3060562F" w14:textId="56283A29" w:rsidR="004B0AB1" w:rsidRDefault="004B0AB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#3</w:t>
      </w:r>
      <w:r>
        <w:tab/>
      </w:r>
      <w:r>
        <w:fldChar w:fldCharType="begin" w:fldLock="1"/>
      </w:r>
      <w:r>
        <w:instrText xml:space="preserve"> PAGEREF _Toc57625831 \h </w:instrText>
      </w:r>
      <w:r>
        <w:fldChar w:fldCharType="separate"/>
      </w:r>
      <w:r>
        <w:t>133</w:t>
      </w:r>
      <w:r>
        <w:fldChar w:fldCharType="end"/>
      </w:r>
    </w:p>
    <w:p w14:paraId="7AD705B0" w14:textId="16A14B96" w:rsidR="004B0AB1" w:rsidRDefault="004B0AB1">
      <w:pPr>
        <w:pStyle w:val="TOC2"/>
        <w:rPr>
          <w:rFonts w:asciiTheme="minorHAnsi" w:eastAsiaTheme="minorEastAsia" w:hAnsiTheme="minorHAnsi" w:cstheme="minorBidi"/>
          <w:sz w:val="22"/>
          <w:szCs w:val="22"/>
          <w:lang w:eastAsia="en-GB"/>
        </w:rPr>
      </w:pPr>
      <w:r w:rsidRPr="00E0053B">
        <w:rPr>
          <w:lang w:val="en-US"/>
        </w:rPr>
        <w:t>8.5</w:t>
      </w:r>
      <w:r>
        <w:rPr>
          <w:rFonts w:asciiTheme="minorHAnsi" w:eastAsiaTheme="minorEastAsia" w:hAnsiTheme="minorHAnsi" w:cstheme="minorBidi"/>
          <w:sz w:val="22"/>
          <w:szCs w:val="22"/>
          <w:lang w:eastAsia="en-GB"/>
        </w:rPr>
        <w:tab/>
      </w:r>
      <w:r w:rsidRPr="00E0053B">
        <w:rPr>
          <w:lang w:val="en-US"/>
        </w:rPr>
        <w:t>Key Issue #4: (</w:t>
      </w:r>
      <w:r>
        <w:t>UAV and UAV Controller tracking)</w:t>
      </w:r>
      <w:r>
        <w:tab/>
      </w:r>
      <w:r>
        <w:fldChar w:fldCharType="begin" w:fldLock="1"/>
      </w:r>
      <w:r>
        <w:instrText xml:space="preserve"> PAGEREF _Toc57625832 \h </w:instrText>
      </w:r>
      <w:r>
        <w:fldChar w:fldCharType="separate"/>
      </w:r>
      <w:r>
        <w:t>133</w:t>
      </w:r>
      <w:r>
        <w:fldChar w:fldCharType="end"/>
      </w:r>
    </w:p>
    <w:p w14:paraId="26022F1E" w14:textId="5AFC5A03" w:rsidR="004B0AB1" w:rsidRDefault="004B0AB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Key Issue #5</w:t>
      </w:r>
      <w:r>
        <w:tab/>
      </w:r>
      <w:r>
        <w:fldChar w:fldCharType="begin" w:fldLock="1"/>
      </w:r>
      <w:r>
        <w:instrText xml:space="preserve"> PAGEREF _Toc57625833 \h </w:instrText>
      </w:r>
      <w:r>
        <w:fldChar w:fldCharType="separate"/>
      </w:r>
      <w:r>
        <w:t>134</w:t>
      </w:r>
      <w:r>
        <w:fldChar w:fldCharType="end"/>
      </w:r>
    </w:p>
    <w:p w14:paraId="3CD6673E" w14:textId="7C2DD6CD" w:rsidR="004B0AB1" w:rsidRDefault="004B0AB1">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Key Issue #6</w:t>
      </w:r>
      <w:r>
        <w:tab/>
      </w:r>
      <w:r>
        <w:fldChar w:fldCharType="begin" w:fldLock="1"/>
      </w:r>
      <w:r>
        <w:instrText xml:space="preserve"> PAGEREF _Toc57625834 \h </w:instrText>
      </w:r>
      <w:r>
        <w:fldChar w:fldCharType="separate"/>
      </w:r>
      <w:r>
        <w:t>134</w:t>
      </w:r>
      <w:r>
        <w:fldChar w:fldCharType="end"/>
      </w:r>
    </w:p>
    <w:p w14:paraId="08438B18" w14:textId="27846DF6" w:rsidR="004B0AB1" w:rsidRDefault="004B0AB1">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Key Issue #7</w:t>
      </w:r>
      <w:r>
        <w:tab/>
      </w:r>
      <w:r>
        <w:fldChar w:fldCharType="begin" w:fldLock="1"/>
      </w:r>
      <w:r>
        <w:instrText xml:space="preserve"> PAGEREF _Toc57625835 \h </w:instrText>
      </w:r>
      <w:r>
        <w:fldChar w:fldCharType="separate"/>
      </w:r>
      <w:r>
        <w:t>135</w:t>
      </w:r>
      <w:r>
        <w:fldChar w:fldCharType="end"/>
      </w:r>
    </w:p>
    <w:p w14:paraId="223BDBD5" w14:textId="0E1A998D" w:rsidR="004B0AB1" w:rsidRDefault="004B0AB1">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_Toc57625836 \h </w:instrText>
      </w:r>
      <w:r>
        <w:fldChar w:fldCharType="separate"/>
      </w:r>
      <w:r>
        <w:t>137</w:t>
      </w:r>
      <w:r>
        <w:fldChar w:fldCharType="end"/>
      </w:r>
    </w:p>
    <w:p w14:paraId="6D6D3220" w14:textId="06F88093" w:rsidR="004B0AB1" w:rsidRDefault="004B0AB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_Toc57625837 \h </w:instrText>
      </w:r>
      <w:r>
        <w:fldChar w:fldCharType="separate"/>
      </w:r>
      <w:r>
        <w:t>137</w:t>
      </w:r>
      <w:r>
        <w:fldChar w:fldCharType="end"/>
      </w:r>
    </w:p>
    <w:p w14:paraId="1128D4DD" w14:textId="79B59B42" w:rsidR="004B0AB1" w:rsidRDefault="004B0AB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_Toc57625838 \h </w:instrText>
      </w:r>
      <w:r>
        <w:fldChar w:fldCharType="separate"/>
      </w:r>
      <w:r>
        <w:t>137</w:t>
      </w:r>
      <w:r>
        <w:fldChar w:fldCharType="end"/>
      </w:r>
    </w:p>
    <w:p w14:paraId="667AD0AA" w14:textId="74D7967D" w:rsidR="004B0AB1" w:rsidRDefault="004B0AB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_Toc57625839 \h </w:instrText>
      </w:r>
      <w:r>
        <w:fldChar w:fldCharType="separate"/>
      </w:r>
      <w:r>
        <w:t>137</w:t>
      </w:r>
      <w:r>
        <w:fldChar w:fldCharType="end"/>
      </w:r>
    </w:p>
    <w:p w14:paraId="10A3F44F" w14:textId="6E3E0419" w:rsidR="004B0AB1" w:rsidRDefault="004B0AB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_Toc57625840 \h </w:instrText>
      </w:r>
      <w:r>
        <w:fldChar w:fldCharType="separate"/>
      </w:r>
      <w:r>
        <w:t>138</w:t>
      </w:r>
      <w:r>
        <w:fldChar w:fldCharType="end"/>
      </w:r>
    </w:p>
    <w:p w14:paraId="7CE03969" w14:textId="101A837F" w:rsidR="004B0AB1" w:rsidRDefault="004B0AB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_Toc57625841 \h </w:instrText>
      </w:r>
      <w:r>
        <w:fldChar w:fldCharType="separate"/>
      </w:r>
      <w:r>
        <w:t>139</w:t>
      </w:r>
      <w:r>
        <w:fldChar w:fldCharType="end"/>
      </w:r>
    </w:p>
    <w:p w14:paraId="4107729F" w14:textId="1898A94C" w:rsidR="004B0AB1" w:rsidRDefault="004B0AB1">
      <w:pPr>
        <w:pStyle w:val="TOC1"/>
        <w:rPr>
          <w:rFonts w:asciiTheme="minorHAnsi" w:eastAsiaTheme="minorEastAsia" w:hAnsiTheme="minorHAnsi" w:cstheme="minorBidi"/>
          <w:szCs w:val="22"/>
          <w:lang w:eastAsia="en-GB"/>
        </w:rPr>
      </w:pPr>
      <w:r>
        <w:t>A.</w:t>
      </w:r>
      <w:r w:rsidRPr="00E0053B">
        <w:rPr>
          <w:rFonts w:eastAsiaTheme="minorEastAsia"/>
          <w:lang w:eastAsia="zh-CN"/>
        </w:rPr>
        <w:t>6</w:t>
      </w:r>
      <w:r>
        <w:rPr>
          <w:rFonts w:asciiTheme="minorHAnsi" w:eastAsiaTheme="minorEastAsia" w:hAnsiTheme="minorHAnsi" w:cstheme="minorBidi"/>
          <w:szCs w:val="22"/>
          <w:lang w:eastAsia="en-GB"/>
        </w:rPr>
        <w:tab/>
      </w:r>
      <w:r>
        <w:t>CAAC regulations on Flight Information Reporting</w:t>
      </w:r>
      <w:r>
        <w:tab/>
      </w:r>
      <w:r>
        <w:fldChar w:fldCharType="begin" w:fldLock="1"/>
      </w:r>
      <w:r>
        <w:instrText xml:space="preserve"> PAGEREF _Toc57625842 \h </w:instrText>
      </w:r>
      <w:r>
        <w:fldChar w:fldCharType="separate"/>
      </w:r>
      <w:r>
        <w:t>140</w:t>
      </w:r>
      <w:r>
        <w:fldChar w:fldCharType="end"/>
      </w:r>
    </w:p>
    <w:p w14:paraId="55C512CE" w14:textId="62F159E2" w:rsidR="004B0AB1" w:rsidRDefault="004B0AB1">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_Toc57625843 \h </w:instrText>
      </w:r>
      <w:r>
        <w:fldChar w:fldCharType="separate"/>
      </w:r>
      <w:r>
        <w:t>141</w:t>
      </w:r>
      <w:r>
        <w:fldChar w:fldCharType="end"/>
      </w:r>
    </w:p>
    <w:p w14:paraId="2D0731A6" w14:textId="046F48E6" w:rsidR="00080512" w:rsidRPr="00E31168" w:rsidRDefault="004B0AB1">
      <w:r>
        <w:rPr>
          <w:noProof/>
          <w:sz w:val="22"/>
        </w:rPr>
        <w:fldChar w:fldCharType="end"/>
      </w:r>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16" w:name="foreword"/>
      <w:bookmarkStart w:id="17" w:name="tsgNames"/>
      <w:bookmarkStart w:id="18" w:name="_Toc30008165"/>
      <w:bookmarkStart w:id="19" w:name="_Toc31035866"/>
      <w:bookmarkStart w:id="20" w:name="_Toc31037013"/>
      <w:bookmarkStart w:id="21" w:name="_Toc43131994"/>
      <w:bookmarkStart w:id="22" w:name="_Toc43192905"/>
      <w:bookmarkStart w:id="23" w:name="_Toc44583932"/>
      <w:bookmarkStart w:id="24" w:name="_Toc44584081"/>
      <w:bookmarkStart w:id="25" w:name="_Toc50481741"/>
      <w:bookmarkStart w:id="26" w:name="_Toc54846672"/>
      <w:bookmarkStart w:id="27" w:name="_Toc57622216"/>
      <w:bookmarkStart w:id="28" w:name="_Toc57623931"/>
      <w:bookmarkStart w:id="29" w:name="_Toc57625621"/>
      <w:bookmarkEnd w:id="16"/>
      <w:bookmarkEnd w:id="17"/>
      <w:r w:rsidR="0029723D"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380EDF15" w14:textId="77777777" w:rsidR="0029723D" w:rsidRPr="0070423C" w:rsidRDefault="0029723D" w:rsidP="0029723D">
      <w:r w:rsidRPr="004D3578">
        <w:t xml:space="preserve">This </w:t>
      </w:r>
      <w:r w:rsidRPr="0070423C">
        <w:t xml:space="preserve">Technical </w:t>
      </w:r>
      <w:bookmarkStart w:id="30" w:name="spectype3"/>
      <w:r w:rsidRPr="0070423C">
        <w:t>Report</w:t>
      </w:r>
      <w:bookmarkEnd w:id="30"/>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1" w:name="introduction"/>
      <w:bookmarkEnd w:id="31"/>
      <w:r w:rsidRPr="004D3578">
        <w:br w:type="page"/>
      </w:r>
      <w:bookmarkStart w:id="32" w:name="scope"/>
      <w:bookmarkStart w:id="33" w:name="_Toc30008166"/>
      <w:bookmarkStart w:id="34" w:name="_Toc31035867"/>
      <w:bookmarkStart w:id="35" w:name="_Toc31037014"/>
      <w:bookmarkStart w:id="36" w:name="_Toc43131995"/>
      <w:bookmarkStart w:id="37" w:name="_Toc43192906"/>
      <w:bookmarkStart w:id="38" w:name="_Toc44583933"/>
      <w:bookmarkStart w:id="39" w:name="_Toc44584082"/>
      <w:bookmarkStart w:id="40" w:name="_Toc50481742"/>
      <w:bookmarkStart w:id="41" w:name="_Toc54846673"/>
      <w:bookmarkStart w:id="42" w:name="_Toc57622217"/>
      <w:bookmarkStart w:id="43" w:name="_Toc57623932"/>
      <w:bookmarkStart w:id="44" w:name="_Toc57625622"/>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45" w:name="_Hlk28597251"/>
      <w:r w:rsidRPr="0004078B">
        <w:t xml:space="preserve">3GPP system can provide support for UAV to ground identification </w:t>
      </w:r>
      <w:r>
        <w:rPr>
          <w:lang w:val="en-US"/>
        </w:rPr>
        <w:t>(e.g. to authorized third parties such as police devices);</w:t>
      </w:r>
    </w:p>
    <w:bookmarkEnd w:id="45"/>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46" w:name="references"/>
      <w:bookmarkStart w:id="47" w:name="_Toc30008167"/>
      <w:bookmarkStart w:id="48" w:name="_Toc31035868"/>
      <w:bookmarkStart w:id="49" w:name="_Toc31037015"/>
      <w:bookmarkStart w:id="50" w:name="_Toc43131996"/>
      <w:bookmarkStart w:id="51" w:name="_Toc43192907"/>
      <w:bookmarkStart w:id="52" w:name="_Toc44583934"/>
      <w:bookmarkStart w:id="53" w:name="_Toc44584083"/>
      <w:bookmarkStart w:id="54" w:name="_Toc50481743"/>
      <w:bookmarkStart w:id="55" w:name="_Toc54846674"/>
      <w:bookmarkStart w:id="56" w:name="_Toc57622218"/>
      <w:bookmarkStart w:id="57" w:name="_Toc57623933"/>
      <w:bookmarkStart w:id="58" w:name="_Toc57625623"/>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14FDF639" w:rsidR="0029723D" w:rsidRPr="00647686" w:rsidRDefault="0029723D" w:rsidP="0029723D">
      <w:pPr>
        <w:pStyle w:val="EX"/>
      </w:pPr>
      <w:r w:rsidRPr="00647686">
        <w:t>[1]</w:t>
      </w:r>
      <w:r w:rsidRPr="00647686">
        <w:tab/>
      </w:r>
      <w:r w:rsidR="00647686" w:rsidRPr="00647686">
        <w:t>3GPP</w:t>
      </w:r>
      <w:r w:rsidR="00647686">
        <w:t> </w:t>
      </w:r>
      <w:r w:rsidR="00647686" w:rsidRPr="00647686">
        <w:t>TR</w:t>
      </w:r>
      <w:r w:rsidR="00647686">
        <w:t> </w:t>
      </w:r>
      <w:r w:rsidR="00647686" w:rsidRPr="00647686">
        <w:t>21.905:</w:t>
      </w:r>
      <w:r w:rsidRPr="00647686">
        <w:t xml:space="preserve"> </w:t>
      </w:r>
      <w:r w:rsidR="00DA29AA" w:rsidRPr="00647686">
        <w:t>"</w:t>
      </w:r>
      <w:r w:rsidRPr="00647686">
        <w:t>Vocabulary for 3GPP Specifications</w:t>
      </w:r>
      <w:r w:rsidR="00DA29AA" w:rsidRPr="00647686">
        <w:t>"</w:t>
      </w:r>
      <w:r w:rsidRPr="00647686">
        <w:t>.</w:t>
      </w:r>
    </w:p>
    <w:p w14:paraId="1C3D042E" w14:textId="45F6C123" w:rsidR="00AD474B" w:rsidRPr="00647686" w:rsidRDefault="00AD474B" w:rsidP="00AD474B">
      <w:pPr>
        <w:pStyle w:val="EX"/>
      </w:pPr>
      <w:r w:rsidRPr="00647686">
        <w:t>[2]</w:t>
      </w:r>
      <w:r w:rsidRPr="00647686">
        <w:tab/>
        <w:t xml:space="preserve">FAA Remote Identification of Unmanned Aircraft System, </w:t>
      </w:r>
      <w:hyperlink r:id="rId14" w:history="1">
        <w:r w:rsidR="00A75FB8" w:rsidRPr="00392A3E">
          <w:rPr>
            <w:rStyle w:val="Hyperlink"/>
          </w:rPr>
          <w:t>https://www.federalregister.gov/documents/2019/12/31/2019-28100/remote-identification-of-unmanned-aircraft-systems</w:t>
        </w:r>
      </w:hyperlink>
      <w:r w:rsidR="002D3C5B" w:rsidRPr="00647686">
        <w:t>.</w:t>
      </w:r>
    </w:p>
    <w:p w14:paraId="6BD6121B" w14:textId="0DBF0BAA" w:rsidR="00AD474B" w:rsidRPr="00647686" w:rsidRDefault="00AD474B" w:rsidP="00AD474B">
      <w:pPr>
        <w:pStyle w:val="EX"/>
      </w:pPr>
      <w:r w:rsidRPr="00647686">
        <w:t>[3]</w:t>
      </w:r>
      <w:r w:rsidRPr="00647686">
        <w:tab/>
        <w:t xml:space="preserve">UAS Identification and Tracking (UAS ID) Aviation Rulemaking Committee (ARC), </w:t>
      </w:r>
      <w:hyperlink r:id="rId15" w:history="1">
        <w:r w:rsidR="00A75FB8" w:rsidRPr="00392A3E">
          <w:rPr>
            <w:rStyle w:val="Hyperlink"/>
          </w:rPr>
          <w:t>https://www.faa.gov/regulations_policies/rulemaking/committees/documents/media/UAS%20ID%20ARC%20Final%20Report%20with%20Appendices.pdf</w:t>
        </w:r>
      </w:hyperlink>
      <w:r w:rsidR="002D3C5B" w:rsidRPr="00647686">
        <w:t>.</w:t>
      </w:r>
    </w:p>
    <w:p w14:paraId="0E8174E5" w14:textId="73A888FF" w:rsidR="00AD474B" w:rsidRPr="00647686" w:rsidRDefault="00AD474B" w:rsidP="00AD474B">
      <w:pPr>
        <w:pStyle w:val="EX"/>
      </w:pPr>
      <w:r w:rsidRPr="00647686">
        <w:t>[4]</w:t>
      </w:r>
      <w:r w:rsidR="002D3C5B" w:rsidRPr="00647686">
        <w:tab/>
      </w:r>
      <w:r w:rsidRPr="00647686">
        <w:t>LAANC</w:t>
      </w:r>
      <w:r w:rsidR="00A75FB8">
        <w:t>: UAS Data Exchange: Low Altitude Authorization and Notification Capability (LAANC)</w:t>
      </w:r>
      <w:r w:rsidRPr="00647686">
        <w:t xml:space="preserve">, </w:t>
      </w:r>
      <w:hyperlink r:id="rId16" w:history="1">
        <w:r w:rsidR="00A75FB8" w:rsidRPr="00392A3E">
          <w:rPr>
            <w:rStyle w:val="Hyperlink"/>
          </w:rPr>
          <w:t>https://www.faa.gov/uas/programs_partnerships/data_exchange/</w:t>
        </w:r>
      </w:hyperlink>
      <w:r w:rsidR="002D3C5B" w:rsidRPr="00647686">
        <w:t>.</w:t>
      </w:r>
    </w:p>
    <w:p w14:paraId="6E4657FB" w14:textId="2E190015" w:rsidR="006011EA" w:rsidRPr="00647686" w:rsidRDefault="006011EA" w:rsidP="006011EA">
      <w:pPr>
        <w:pStyle w:val="EX"/>
      </w:pPr>
      <w:bookmarkStart w:id="59" w:name="_Hlk29215477"/>
      <w:r w:rsidRPr="00647686">
        <w:rPr>
          <w:rFonts w:eastAsia="SimSun"/>
        </w:rPr>
        <w:t>[5]</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22.125:</w:t>
      </w:r>
      <w:r w:rsidRPr="00647686">
        <w:rPr>
          <w:rFonts w:eastAsia="SimSun"/>
        </w:rPr>
        <w:t xml:space="preserve"> </w:t>
      </w:r>
      <w:r w:rsidR="00DA29AA" w:rsidRPr="00647686">
        <w:t>"</w:t>
      </w:r>
      <w:r w:rsidR="002D3C5B" w:rsidRPr="00647686">
        <w:t>Unmanned Aerial System (UAS) support in 3GPP</w:t>
      </w:r>
      <w:r w:rsidR="00DA29AA" w:rsidRPr="00647686">
        <w:t>"</w:t>
      </w:r>
      <w:r w:rsidRPr="00647686">
        <w:t>.</w:t>
      </w:r>
    </w:p>
    <w:bookmarkEnd w:id="59"/>
    <w:p w14:paraId="1BAA34B8" w14:textId="06486CB8" w:rsidR="006011EA" w:rsidRPr="00647686" w:rsidRDefault="006011EA" w:rsidP="006011EA">
      <w:pPr>
        <w:pStyle w:val="EX"/>
      </w:pPr>
      <w:r w:rsidRPr="00647686">
        <w:rPr>
          <w:rFonts w:eastAsia="SimSun"/>
        </w:rPr>
        <w:t>[6]</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TR</w:t>
      </w:r>
      <w:r w:rsidR="00647686">
        <w:rPr>
          <w:rFonts w:eastAsia="SimSun"/>
        </w:rPr>
        <w:t> </w:t>
      </w:r>
      <w:r w:rsidR="00647686" w:rsidRPr="00647686">
        <w:rPr>
          <w:rFonts w:eastAsia="SimSun"/>
        </w:rPr>
        <w:t>23.755:</w:t>
      </w:r>
      <w:r w:rsidRPr="00647686">
        <w:rPr>
          <w:rFonts w:eastAsia="SimSun"/>
        </w:rPr>
        <w:t xml:space="preserve"> </w:t>
      </w:r>
      <w:r w:rsidR="00DA29AA" w:rsidRPr="00647686">
        <w:rPr>
          <w:rFonts w:eastAsia="SimSun"/>
        </w:rPr>
        <w:t>"</w:t>
      </w:r>
      <w:r w:rsidRPr="00647686">
        <w:rPr>
          <w:rFonts w:eastAsia="SimSun"/>
        </w:rPr>
        <w:t xml:space="preserve"> Study on application layer support for Unmanned Aerial Systems (UAS)</w:t>
      </w:r>
      <w:r w:rsidR="00DA29AA" w:rsidRPr="00647686">
        <w:t>"</w:t>
      </w:r>
      <w:r w:rsidRPr="00647686">
        <w:t>.</w:t>
      </w:r>
    </w:p>
    <w:p w14:paraId="230554FD" w14:textId="11B62844" w:rsidR="00FF0B75" w:rsidRPr="00647686" w:rsidRDefault="00FF0B75" w:rsidP="00FF0B75">
      <w:pPr>
        <w:pStyle w:val="EX"/>
        <w:rPr>
          <w:rFonts w:eastAsia="SimSun"/>
        </w:rPr>
      </w:pPr>
      <w:r w:rsidRPr="00647686">
        <w:rPr>
          <w:rFonts w:eastAsia="SimSun"/>
        </w:rPr>
        <w:t>[7]</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23.502:</w:t>
      </w:r>
      <w:r w:rsidRPr="00647686">
        <w:rPr>
          <w:rFonts w:eastAsia="SimSun"/>
        </w:rPr>
        <w:t xml:space="preserve"> </w:t>
      </w:r>
      <w:r w:rsidR="00DA29AA" w:rsidRPr="00647686">
        <w:rPr>
          <w:rFonts w:eastAsia="SimSun"/>
        </w:rPr>
        <w:t>"</w:t>
      </w:r>
      <w:r w:rsidR="002D3C5B" w:rsidRPr="00647686">
        <w:rPr>
          <w:rFonts w:eastAsia="SimSun"/>
        </w:rPr>
        <w:t>Procedures for the 5G System (5GS)</w:t>
      </w:r>
      <w:r w:rsidR="00DA29AA" w:rsidRPr="00647686">
        <w:rPr>
          <w:rFonts w:eastAsia="SimSun"/>
        </w:rPr>
        <w:t>"</w:t>
      </w:r>
      <w:r w:rsidRPr="00647686">
        <w:rPr>
          <w:rFonts w:eastAsia="SimSun"/>
        </w:rPr>
        <w:t>.</w:t>
      </w:r>
    </w:p>
    <w:p w14:paraId="1E9A3B3D" w14:textId="2B3BFDAF" w:rsidR="00FF0B75" w:rsidRPr="00647686" w:rsidRDefault="00FF0B75" w:rsidP="00FF0B75">
      <w:pPr>
        <w:pStyle w:val="EX"/>
      </w:pPr>
      <w:r w:rsidRPr="00647686">
        <w:t>[8]</w:t>
      </w:r>
      <w:r w:rsidRPr="00647686">
        <w:tab/>
      </w:r>
      <w:r w:rsidR="00647686" w:rsidRPr="00647686">
        <w:t>3GPP</w:t>
      </w:r>
      <w:r w:rsidR="00647686">
        <w:t> </w:t>
      </w:r>
      <w:r w:rsidR="00647686" w:rsidRPr="00647686">
        <w:t>TS</w:t>
      </w:r>
      <w:r w:rsidR="00647686">
        <w:t> </w:t>
      </w:r>
      <w:r w:rsidR="00647686" w:rsidRPr="00647686">
        <w:t>23.273:</w:t>
      </w:r>
      <w:r w:rsidRPr="00647686">
        <w:t xml:space="preserve"> </w:t>
      </w:r>
      <w:r w:rsidR="00DA29AA" w:rsidRPr="00647686">
        <w:t>"</w:t>
      </w:r>
      <w:r w:rsidR="002D3C5B" w:rsidRPr="00647686">
        <w:t>5G System (5GS) Location Services (LCS); Stage 2</w:t>
      </w:r>
      <w:r w:rsidR="00DA29AA" w:rsidRPr="00647686">
        <w:t>"</w:t>
      </w:r>
      <w:r w:rsidRPr="00647686">
        <w:t>.</w:t>
      </w:r>
    </w:p>
    <w:p w14:paraId="4D70256B" w14:textId="50314D43" w:rsidR="00CB3200" w:rsidRPr="00647686" w:rsidRDefault="00CB3200" w:rsidP="00CB3200">
      <w:pPr>
        <w:pStyle w:val="EX"/>
      </w:pPr>
      <w:r w:rsidRPr="00647686">
        <w:t>[9]</w:t>
      </w:r>
      <w:r w:rsidRPr="00647686">
        <w:tab/>
      </w:r>
      <w:r w:rsidR="00647686" w:rsidRPr="00647686">
        <w:t>3GPP</w:t>
      </w:r>
      <w:r w:rsidR="00647686">
        <w:t> </w:t>
      </w:r>
      <w:r w:rsidR="00647686" w:rsidRPr="00647686">
        <w:t>TS</w:t>
      </w:r>
      <w:r w:rsidR="00647686">
        <w:t> </w:t>
      </w:r>
      <w:r w:rsidR="00647686" w:rsidRPr="00647686">
        <w:t>36.300:</w:t>
      </w:r>
      <w:r w:rsidRPr="00647686">
        <w:t xml:space="preserve"> </w:t>
      </w:r>
      <w:r w:rsidR="00DA29AA" w:rsidRPr="00647686">
        <w:t>"</w:t>
      </w:r>
      <w:r w:rsidR="002D3C5B" w:rsidRPr="00647686">
        <w:t>Evolved Universal Terrestrial Radio Access (E-UTRA) and Evolved Universal Terrestrial Radio Access Network (E-UTRAN); Overall description; Stage 2</w:t>
      </w:r>
      <w:r w:rsidR="00DA29AA" w:rsidRPr="00647686">
        <w:t>"</w:t>
      </w:r>
      <w:r w:rsidRPr="00647686">
        <w:t>.</w:t>
      </w:r>
    </w:p>
    <w:p w14:paraId="304CAD44" w14:textId="4BA86289" w:rsidR="00CB3200" w:rsidRPr="00647686" w:rsidRDefault="00CB3200" w:rsidP="00CB3200">
      <w:pPr>
        <w:pStyle w:val="EX"/>
      </w:pPr>
      <w:r w:rsidRPr="00647686">
        <w:t>[10]</w:t>
      </w:r>
      <w:r w:rsidRPr="00647686">
        <w:tab/>
      </w:r>
      <w:r w:rsidR="00647686" w:rsidRPr="00647686">
        <w:t>3GPP</w:t>
      </w:r>
      <w:r w:rsidR="00647686">
        <w:t> </w:t>
      </w:r>
      <w:r w:rsidR="00647686" w:rsidRPr="00647686">
        <w:t>TS</w:t>
      </w:r>
      <w:r w:rsidR="00647686">
        <w:t> </w:t>
      </w:r>
      <w:r w:rsidR="00647686" w:rsidRPr="00647686">
        <w:t>23.401:</w:t>
      </w:r>
      <w:r w:rsidRPr="00647686">
        <w:t xml:space="preserve"> </w:t>
      </w:r>
      <w:r w:rsidR="00DA29AA" w:rsidRPr="00647686">
        <w:t>"</w:t>
      </w:r>
      <w:r w:rsidRPr="00647686">
        <w:t>General Packet Radio Service (GPRS) enhancements for</w:t>
      </w:r>
      <w:r w:rsidRPr="00647686">
        <w:rPr>
          <w:rFonts w:eastAsia="MS Mincho"/>
        </w:rPr>
        <w:t xml:space="preserve"> </w:t>
      </w:r>
      <w:r w:rsidRPr="00647686">
        <w:t>Evolved Universal Terrestrial Radio Access Network (E-UTRAN) access</w:t>
      </w:r>
      <w:r w:rsidR="00DA29AA" w:rsidRPr="00647686">
        <w:t>"</w:t>
      </w:r>
      <w:r w:rsidRPr="00647686">
        <w:t>.</w:t>
      </w:r>
    </w:p>
    <w:p w14:paraId="437220D6" w14:textId="3D8E026E" w:rsidR="004B68DF" w:rsidRPr="00A75FB8" w:rsidRDefault="004B68DF" w:rsidP="004B68DF">
      <w:pPr>
        <w:pStyle w:val="EX"/>
      </w:pPr>
      <w:r w:rsidRPr="00A75FB8">
        <w:t>[11]</w:t>
      </w:r>
      <w:r w:rsidRPr="00A75FB8">
        <w:tab/>
      </w:r>
      <w:r w:rsidRPr="00A75FB8">
        <w:rPr>
          <w:rFonts w:eastAsia="SimSun"/>
        </w:rPr>
        <w:t>ASTM F3411</w:t>
      </w:r>
      <w:r w:rsidR="002D3C5B" w:rsidRPr="00A75FB8">
        <w:rPr>
          <w:rFonts w:eastAsia="SimSun"/>
        </w:rPr>
        <w:noBreakHyphen/>
      </w:r>
      <w:r w:rsidRPr="00A75FB8">
        <w:rPr>
          <w:rFonts w:eastAsia="SimSun"/>
        </w:rPr>
        <w:t xml:space="preserve">19: </w:t>
      </w:r>
      <w:r w:rsidR="00DA29AA" w:rsidRPr="00A75FB8">
        <w:rPr>
          <w:rFonts w:eastAsia="SimSun"/>
        </w:rPr>
        <w:t>"</w:t>
      </w:r>
      <w:r w:rsidRPr="00A75FB8">
        <w:rPr>
          <w:rFonts w:eastAsia="SimSun"/>
        </w:rPr>
        <w:t>Standard Specification for Remote ID and Tracking</w:t>
      </w:r>
      <w:r w:rsidR="00DA29AA" w:rsidRPr="00A75FB8">
        <w:rPr>
          <w:rFonts w:eastAsia="SimSun"/>
        </w:rPr>
        <w:t>"</w:t>
      </w:r>
      <w:r w:rsidR="00A75FB8" w:rsidRPr="00A75FB8">
        <w:rPr>
          <w:rFonts w:eastAsia="SimSun"/>
        </w:rPr>
        <w:t xml:space="preserve">, </w:t>
      </w:r>
      <w:hyperlink r:id="rId17" w:history="1">
        <w:r w:rsidR="00A75FB8" w:rsidRPr="00392A3E">
          <w:rPr>
            <w:rStyle w:val="Hyperlink"/>
          </w:rPr>
          <w:t>https://www.astm.org/Standards/F3411.htm</w:t>
        </w:r>
      </w:hyperlink>
      <w:r w:rsidR="002D3C5B" w:rsidRPr="00A75FB8">
        <w:t>.</w:t>
      </w:r>
    </w:p>
    <w:p w14:paraId="0680A8D1" w14:textId="22813A5A" w:rsidR="002D3C5B" w:rsidRPr="00647686" w:rsidRDefault="002D3C5B" w:rsidP="002D3C5B">
      <w:pPr>
        <w:pStyle w:val="EX"/>
        <w:rPr>
          <w:rFonts w:eastAsia="SimSun"/>
        </w:rPr>
      </w:pPr>
      <w:bookmarkStart w:id="60" w:name="definitions"/>
      <w:bookmarkStart w:id="61" w:name="_Toc30008168"/>
      <w:bookmarkStart w:id="62" w:name="_Toc31035869"/>
      <w:bookmarkStart w:id="63" w:name="_Toc31037016"/>
      <w:bookmarkStart w:id="64" w:name="_Toc43131997"/>
      <w:bookmarkStart w:id="65" w:name="_Toc43192908"/>
      <w:bookmarkEnd w:id="60"/>
      <w:r w:rsidRPr="00647686">
        <w:rPr>
          <w:rFonts w:eastAsia="SimSun"/>
        </w:rPr>
        <w:t>[12]</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23.501:</w:t>
      </w:r>
      <w:r w:rsidRPr="00647686">
        <w:rPr>
          <w:rFonts w:eastAsia="SimSun"/>
        </w:rPr>
        <w:t xml:space="preserve"> "System architecture for the 5G System (5GS)".</w:t>
      </w:r>
    </w:p>
    <w:p w14:paraId="6D35AEE6" w14:textId="56BAADD0" w:rsidR="002D3C5B" w:rsidRPr="00647686" w:rsidRDefault="002D3C5B" w:rsidP="00647686">
      <w:pPr>
        <w:pStyle w:val="EX"/>
      </w:pPr>
      <w:r w:rsidRPr="00647686">
        <w:lastRenderedPageBreak/>
        <w:t>[13]</w:t>
      </w:r>
      <w:r w:rsidRPr="00647686">
        <w:tab/>
      </w:r>
      <w:r w:rsidR="00647686" w:rsidRPr="00647686">
        <w:t>3GPP</w:t>
      </w:r>
      <w:r w:rsidR="00647686">
        <w:t> </w:t>
      </w:r>
      <w:r w:rsidR="00647686" w:rsidRPr="00647686">
        <w:t>TS</w:t>
      </w:r>
      <w:r w:rsidR="00647686">
        <w:t> </w:t>
      </w:r>
      <w:r w:rsidR="00647686" w:rsidRPr="00647686">
        <w:t>23.271:</w:t>
      </w:r>
      <w:r w:rsidRPr="00647686">
        <w:t xml:space="preserve"> "Functional stage 2 description of Location Services (LCS)".</w:t>
      </w:r>
    </w:p>
    <w:p w14:paraId="3DB087A8" w14:textId="3DDA2030" w:rsidR="002D3C5B" w:rsidRPr="00647686" w:rsidRDefault="002D3C5B" w:rsidP="00647686">
      <w:pPr>
        <w:pStyle w:val="EX"/>
      </w:pPr>
      <w:r w:rsidRPr="00647686">
        <w:t>[14]</w:t>
      </w:r>
      <w:r w:rsidRPr="00647686">
        <w:tab/>
      </w:r>
      <w:r w:rsidR="00647686" w:rsidRPr="00647686">
        <w:t>3GPP</w:t>
      </w:r>
      <w:r w:rsidR="00647686">
        <w:t> </w:t>
      </w:r>
      <w:r w:rsidR="00647686" w:rsidRPr="00647686">
        <w:t>TS</w:t>
      </w:r>
      <w:r w:rsidR="00647686">
        <w:t> </w:t>
      </w:r>
      <w:r w:rsidR="00647686" w:rsidRPr="00647686">
        <w:t>23.003:</w:t>
      </w:r>
      <w:r w:rsidRPr="00647686">
        <w:t xml:space="preserve"> "Numbering, addressing and identification".</w:t>
      </w:r>
    </w:p>
    <w:p w14:paraId="7217B108" w14:textId="065FE3DC" w:rsidR="009F1B44" w:rsidRPr="00A75FB8" w:rsidRDefault="009F1B44" w:rsidP="00647686">
      <w:pPr>
        <w:pStyle w:val="EX"/>
        <w:rPr>
          <w:rFonts w:eastAsia="DengXian"/>
        </w:rPr>
      </w:pPr>
      <w:r w:rsidRPr="00A75FB8">
        <w:rPr>
          <w:rFonts w:eastAsia="DengXian"/>
        </w:rPr>
        <w:t>[15]</w:t>
      </w:r>
      <w:r w:rsidRPr="00A75FB8">
        <w:rPr>
          <w:rFonts w:eastAsia="DengXian"/>
        </w:rPr>
        <w:tab/>
        <w:t>CAAC</w:t>
      </w:r>
      <w:r w:rsidR="00A75FB8" w:rsidRPr="00A75FB8">
        <w:rPr>
          <w:rFonts w:eastAsia="DengXian"/>
        </w:rPr>
        <w:t xml:space="preserve"> UAV cloud system data specification</w:t>
      </w:r>
      <w:r w:rsidR="00647686" w:rsidRPr="00A75FB8">
        <w:rPr>
          <w:rFonts w:eastAsia="DengXian"/>
        </w:rPr>
        <w:t xml:space="preserve">: </w:t>
      </w:r>
      <w:hyperlink r:id="rId18" w:history="1">
        <w:r w:rsidR="003D21BF" w:rsidRPr="00A75FB8">
          <w:rPr>
            <w:rStyle w:val="Hyperlink"/>
            <w:rFonts w:eastAsia="DengXian"/>
          </w:rPr>
          <w:t>http://www.caac.gov.cn/XXGK/XXGK/BZGF/HYBZ/202008/t20200824_204191.html</w:t>
        </w:r>
      </w:hyperlink>
      <w:r w:rsidR="00647686" w:rsidRPr="00A75FB8">
        <w:rPr>
          <w:rFonts w:eastAsia="DengXian"/>
        </w:rPr>
        <w:t>.</w:t>
      </w:r>
    </w:p>
    <w:p w14:paraId="404364E3" w14:textId="72EF4A61" w:rsidR="003D21BF" w:rsidRPr="006B07ED" w:rsidRDefault="003D21BF" w:rsidP="003D21BF">
      <w:pPr>
        <w:keepLines/>
        <w:ind w:left="1702" w:hanging="1418"/>
        <w:rPr>
          <w:rFonts w:eastAsia="DengXian"/>
        </w:rPr>
      </w:pPr>
      <w:r w:rsidRPr="00A75FB8">
        <w:t>[16]</w:t>
      </w:r>
      <w:r w:rsidRPr="00A75FB8">
        <w:tab/>
        <w:t>CAAC</w:t>
      </w:r>
      <w:r w:rsidR="00A75FB8" w:rsidRPr="00A75FB8">
        <w:t xml:space="preserve"> Regulations on the Management of Flight Dynamic Data of Light and Small Civil UAVs:</w:t>
      </w:r>
      <w:r w:rsidRPr="00A75FB8">
        <w:rPr>
          <w:rFonts w:eastAsiaTheme="minorEastAsia" w:hint="eastAsia"/>
          <w:lang w:eastAsia="zh-CN"/>
        </w:rPr>
        <w:t xml:space="preserve"> </w:t>
      </w:r>
      <w:hyperlink r:id="rId19" w:history="1">
        <w:r w:rsidR="00A75FB8" w:rsidRPr="00A75FB8">
          <w:rPr>
            <w:rStyle w:val="Hyperlink"/>
          </w:rPr>
          <w:t>http://www.caac.gov.cn/XXGK/XXGK/GFXWJ/201911/t20191120_199530.html</w:t>
        </w:r>
      </w:hyperlink>
      <w:r w:rsidR="00A75FB8" w:rsidRPr="00A75FB8">
        <w:t>.</w:t>
      </w:r>
    </w:p>
    <w:p w14:paraId="6DE8BEC2" w14:textId="77777777" w:rsidR="0029723D" w:rsidRPr="002D3C5B" w:rsidRDefault="0029723D" w:rsidP="0029723D">
      <w:pPr>
        <w:pStyle w:val="Heading1"/>
      </w:pPr>
      <w:bookmarkStart w:id="66" w:name="_Toc44583935"/>
      <w:bookmarkStart w:id="67" w:name="_Toc44584084"/>
      <w:bookmarkStart w:id="68" w:name="_Toc50481744"/>
      <w:bookmarkStart w:id="69" w:name="_Toc54846675"/>
      <w:bookmarkStart w:id="70" w:name="_Toc57622219"/>
      <w:bookmarkStart w:id="71" w:name="_Toc57623934"/>
      <w:bookmarkStart w:id="72" w:name="_Toc57625624"/>
      <w:r w:rsidRPr="002D3C5B">
        <w:t>3</w:t>
      </w:r>
      <w:r w:rsidRPr="002D3C5B">
        <w:tab/>
        <w:t>Definitions of terms, symbols and abbreviations</w:t>
      </w:r>
      <w:bookmarkEnd w:id="61"/>
      <w:bookmarkEnd w:id="62"/>
      <w:bookmarkEnd w:id="63"/>
      <w:bookmarkEnd w:id="64"/>
      <w:bookmarkEnd w:id="65"/>
      <w:bookmarkEnd w:id="66"/>
      <w:bookmarkEnd w:id="67"/>
      <w:bookmarkEnd w:id="68"/>
      <w:bookmarkEnd w:id="69"/>
      <w:bookmarkEnd w:id="70"/>
      <w:bookmarkEnd w:id="71"/>
      <w:bookmarkEnd w:id="72"/>
    </w:p>
    <w:p w14:paraId="14EB008E" w14:textId="77777777" w:rsidR="0029723D" w:rsidRPr="002D3C5B" w:rsidRDefault="0029723D" w:rsidP="0029723D">
      <w:pPr>
        <w:pStyle w:val="Heading2"/>
      </w:pPr>
      <w:bookmarkStart w:id="73" w:name="_Toc30008169"/>
      <w:bookmarkStart w:id="74" w:name="_Toc31035870"/>
      <w:bookmarkStart w:id="75" w:name="_Toc31037017"/>
      <w:bookmarkStart w:id="76" w:name="_Toc43131998"/>
      <w:bookmarkStart w:id="77" w:name="_Toc43192909"/>
      <w:bookmarkStart w:id="78" w:name="_Toc44583936"/>
      <w:bookmarkStart w:id="79" w:name="_Toc44584085"/>
      <w:bookmarkStart w:id="80" w:name="_Toc50481745"/>
      <w:bookmarkStart w:id="81" w:name="_Toc54846676"/>
      <w:bookmarkStart w:id="82" w:name="_Toc57622220"/>
      <w:bookmarkStart w:id="83" w:name="_Toc57623935"/>
      <w:bookmarkStart w:id="84" w:name="_Toc57625625"/>
      <w:r w:rsidRPr="002D3C5B">
        <w:t>3.1</w:t>
      </w:r>
      <w:r w:rsidRPr="002D3C5B">
        <w:tab/>
        <w:t>Terms</w:t>
      </w:r>
      <w:bookmarkEnd w:id="73"/>
      <w:bookmarkEnd w:id="74"/>
      <w:bookmarkEnd w:id="75"/>
      <w:bookmarkEnd w:id="76"/>
      <w:bookmarkEnd w:id="77"/>
      <w:bookmarkEnd w:id="78"/>
      <w:bookmarkEnd w:id="79"/>
      <w:bookmarkEnd w:id="80"/>
      <w:bookmarkEnd w:id="81"/>
      <w:bookmarkEnd w:id="82"/>
      <w:bookmarkEnd w:id="83"/>
      <w:bookmarkEnd w:id="84"/>
    </w:p>
    <w:p w14:paraId="1681069A" w14:textId="36D7942E" w:rsidR="0029723D" w:rsidRPr="002D3C5B" w:rsidRDefault="0029723D" w:rsidP="0029723D">
      <w:r w:rsidRPr="002D3C5B">
        <w:t xml:space="preserve">For the purposes of the present document, the terms given in </w:t>
      </w:r>
      <w:r w:rsidR="00647686" w:rsidRPr="002D3C5B">
        <w:t>TR</w:t>
      </w:r>
      <w:r w:rsidR="00647686">
        <w:t> </w:t>
      </w:r>
      <w:r w:rsidR="00647686" w:rsidRPr="002D3C5B">
        <w:t>21.905</w:t>
      </w:r>
      <w:r w:rsidR="00647686">
        <w:t> </w:t>
      </w:r>
      <w:r w:rsidR="00647686" w:rsidRPr="002D3C5B">
        <w:t>[</w:t>
      </w:r>
      <w:r w:rsidRPr="002D3C5B">
        <w:t xml:space="preserve">1] and the following apply. A term defined in the present document takes precedence over the definition of the same term, if any, in </w:t>
      </w:r>
      <w:r w:rsidR="00647686" w:rsidRPr="002D3C5B">
        <w:t>TR</w:t>
      </w:r>
      <w:r w:rsidR="00647686">
        <w:t> </w:t>
      </w:r>
      <w:r w:rsidR="00647686" w:rsidRPr="002D3C5B">
        <w:t>21.905</w:t>
      </w:r>
      <w:r w:rsidR="00647686">
        <w:t> </w:t>
      </w:r>
      <w:r w:rsidR="00647686"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rFonts w:eastAsia="DengXian"/>
          <w:lang w:eastAsia="en-GB"/>
        </w:rPr>
      </w:pPr>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37156BFF"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647686" w:rsidRPr="002D3C5B">
        <w:t>TS</w:t>
      </w:r>
      <w:r w:rsidR="00647686">
        <w:t> </w:t>
      </w:r>
      <w:r w:rsidR="00647686" w:rsidRPr="002D3C5B">
        <w:t>22.125</w:t>
      </w:r>
      <w:r w:rsidR="00647686">
        <w:t> </w:t>
      </w:r>
      <w:r w:rsidR="00647686"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709C169"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647686" w:rsidRPr="002D3C5B">
        <w:rPr>
          <w:rFonts w:eastAsia="DengXian"/>
        </w:rPr>
        <w:t>TR</w:t>
      </w:r>
      <w:r w:rsidR="00647686">
        <w:rPr>
          <w:rFonts w:eastAsia="DengXian"/>
        </w:rPr>
        <w:t> </w:t>
      </w:r>
      <w:r w:rsidR="00647686" w:rsidRPr="002D3C5B">
        <w:rPr>
          <w:rFonts w:eastAsia="DengXian"/>
        </w:rPr>
        <w:t>23.755</w:t>
      </w:r>
      <w:r w:rsidR="00647686">
        <w:rPr>
          <w:rFonts w:eastAsia="DengXian"/>
        </w:rPr>
        <w:t> </w:t>
      </w:r>
      <w:r w:rsidR="00647686"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85" w:name="_Toc30008170"/>
      <w:bookmarkStart w:id="86" w:name="_Toc31035871"/>
      <w:bookmarkStart w:id="87" w:name="_Toc31037018"/>
      <w:bookmarkStart w:id="88" w:name="_Toc43131999"/>
      <w:bookmarkStart w:id="89" w:name="_Toc43192910"/>
      <w:bookmarkStart w:id="90" w:name="_Toc44583937"/>
      <w:bookmarkStart w:id="91" w:name="_Toc44584086"/>
      <w:bookmarkStart w:id="92" w:name="_Toc50481746"/>
      <w:bookmarkStart w:id="93" w:name="_Toc54846677"/>
      <w:bookmarkStart w:id="94" w:name="_Toc57622221"/>
      <w:bookmarkStart w:id="95" w:name="_Toc57623936"/>
      <w:bookmarkStart w:id="96" w:name="_Toc57625626"/>
      <w:r w:rsidRPr="002D3C5B">
        <w:lastRenderedPageBreak/>
        <w:t>3.2</w:t>
      </w:r>
      <w:r w:rsidRPr="002D3C5B">
        <w:tab/>
        <w:t>Symbols</w:t>
      </w:r>
      <w:bookmarkEnd w:id="85"/>
      <w:bookmarkEnd w:id="86"/>
      <w:bookmarkEnd w:id="87"/>
      <w:bookmarkEnd w:id="88"/>
      <w:bookmarkEnd w:id="89"/>
      <w:bookmarkEnd w:id="90"/>
      <w:bookmarkEnd w:id="91"/>
      <w:bookmarkEnd w:id="92"/>
      <w:bookmarkEnd w:id="93"/>
      <w:bookmarkEnd w:id="94"/>
      <w:bookmarkEnd w:id="95"/>
      <w:bookmarkEnd w:id="96"/>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97" w:name="_Toc30008171"/>
      <w:bookmarkStart w:id="98" w:name="_Toc31035872"/>
      <w:bookmarkStart w:id="99" w:name="_Toc31037019"/>
      <w:bookmarkStart w:id="100" w:name="_Toc43132000"/>
      <w:bookmarkStart w:id="101" w:name="_Toc43192911"/>
      <w:bookmarkStart w:id="102" w:name="_Toc44583938"/>
      <w:bookmarkStart w:id="103" w:name="_Toc44584087"/>
      <w:bookmarkStart w:id="104" w:name="_Toc50481747"/>
      <w:bookmarkStart w:id="105" w:name="_Toc54846678"/>
      <w:bookmarkStart w:id="106" w:name="_Toc57622222"/>
      <w:bookmarkStart w:id="107" w:name="_Toc57623937"/>
      <w:bookmarkStart w:id="108" w:name="_Toc57625627"/>
      <w:r w:rsidRPr="002D3C5B">
        <w:t>3.3</w:t>
      </w:r>
      <w:r w:rsidRPr="002D3C5B">
        <w:tab/>
        <w:t>Abbreviations</w:t>
      </w:r>
      <w:bookmarkEnd w:id="97"/>
      <w:bookmarkEnd w:id="98"/>
      <w:bookmarkEnd w:id="99"/>
      <w:bookmarkEnd w:id="100"/>
      <w:bookmarkEnd w:id="101"/>
      <w:bookmarkEnd w:id="102"/>
      <w:bookmarkEnd w:id="103"/>
      <w:bookmarkEnd w:id="104"/>
      <w:bookmarkEnd w:id="105"/>
      <w:bookmarkEnd w:id="106"/>
      <w:bookmarkEnd w:id="107"/>
      <w:bookmarkEnd w:id="108"/>
    </w:p>
    <w:p w14:paraId="460D933F" w14:textId="3AFB28DD" w:rsidR="0029723D" w:rsidRPr="002D3C5B" w:rsidRDefault="0029723D" w:rsidP="0029723D">
      <w:pPr>
        <w:keepNext/>
      </w:pPr>
      <w:r w:rsidRPr="002D3C5B">
        <w:t xml:space="preserve">For the purposes of the present document, the abbreviations given in </w:t>
      </w:r>
      <w:r w:rsidR="00647686" w:rsidRPr="002D3C5B">
        <w:t>TR</w:t>
      </w:r>
      <w:r w:rsidR="00647686">
        <w:t> </w:t>
      </w:r>
      <w:r w:rsidR="00647686" w:rsidRPr="002D3C5B">
        <w:t>21.905</w:t>
      </w:r>
      <w:r w:rsidR="00647686">
        <w:t> </w:t>
      </w:r>
      <w:r w:rsidR="00647686" w:rsidRPr="002D3C5B">
        <w:t>[</w:t>
      </w:r>
      <w:r w:rsidRPr="002D3C5B">
        <w:t xml:space="preserve">1] and the following apply. An abbreviation defined in the present document takes precedence over the definition of the same abbreviation, if any, in </w:t>
      </w:r>
      <w:r w:rsidR="00647686" w:rsidRPr="002D3C5B">
        <w:t>TR</w:t>
      </w:r>
      <w:r w:rsidR="00647686">
        <w:t> </w:t>
      </w:r>
      <w:r w:rsidR="00647686" w:rsidRPr="002D3C5B">
        <w:t>21.905</w:t>
      </w:r>
      <w:r w:rsidR="00647686">
        <w:t> </w:t>
      </w:r>
      <w:r w:rsidR="00647686"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109" w:name="_Hlk28843754"/>
    </w:p>
    <w:p w14:paraId="674DAC44" w14:textId="77777777" w:rsidR="0029723D" w:rsidRPr="002D3C5B" w:rsidRDefault="0029723D" w:rsidP="0029723D">
      <w:pPr>
        <w:pStyle w:val="Heading1"/>
        <w:rPr>
          <w:lang w:eastAsia="zh-CN"/>
        </w:rPr>
      </w:pPr>
      <w:bookmarkStart w:id="110" w:name="_Toc510607467"/>
      <w:bookmarkStart w:id="111" w:name="_Toc28869872"/>
      <w:bookmarkStart w:id="112" w:name="_Toc30008172"/>
      <w:bookmarkStart w:id="113" w:name="_Toc31035873"/>
      <w:bookmarkStart w:id="114" w:name="_Toc31037020"/>
      <w:bookmarkStart w:id="115" w:name="_Toc43132001"/>
      <w:bookmarkStart w:id="116" w:name="_Toc43192912"/>
      <w:bookmarkStart w:id="117" w:name="_Toc44583939"/>
      <w:bookmarkStart w:id="118" w:name="_Toc44584088"/>
      <w:bookmarkStart w:id="119" w:name="_Toc50481748"/>
      <w:bookmarkStart w:id="120" w:name="_Toc54846679"/>
      <w:bookmarkStart w:id="121" w:name="_Toc57622223"/>
      <w:bookmarkStart w:id="122" w:name="_Toc57623938"/>
      <w:bookmarkStart w:id="123" w:name="_Toc57625628"/>
      <w:r w:rsidRPr="002D3C5B">
        <w:t>4</w:t>
      </w:r>
      <w:r w:rsidRPr="002D3C5B">
        <w:tab/>
        <w:t>Architectural Requirements and</w:t>
      </w:r>
      <w:r w:rsidRPr="002D3C5B">
        <w:rPr>
          <w:lang w:eastAsia="zh-CN"/>
        </w:rPr>
        <w:t xml:space="preserve"> Assumptions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24" w:name="_Toc510607468"/>
      <w:bookmarkStart w:id="125" w:name="_Toc28869873"/>
      <w:bookmarkStart w:id="126" w:name="_Toc30008173"/>
      <w:bookmarkStart w:id="127" w:name="_Toc31035874"/>
      <w:bookmarkStart w:id="128" w:name="_Toc31037021"/>
      <w:bookmarkStart w:id="129" w:name="_Toc43132002"/>
      <w:bookmarkStart w:id="130" w:name="_Toc43192913"/>
      <w:bookmarkStart w:id="131" w:name="_Toc44583940"/>
      <w:bookmarkStart w:id="132" w:name="_Toc44584089"/>
      <w:bookmarkStart w:id="133" w:name="_Toc50481749"/>
      <w:bookmarkStart w:id="134" w:name="_Toc54846680"/>
      <w:bookmarkStart w:id="135" w:name="_Toc57622224"/>
      <w:bookmarkStart w:id="136" w:name="_Toc57623939"/>
      <w:bookmarkStart w:id="137" w:name="_Toc57625629"/>
      <w:r w:rsidRPr="002D3C5B">
        <w:t>4.</w:t>
      </w:r>
      <w:r w:rsidRPr="002D3C5B">
        <w:rPr>
          <w:lang w:eastAsia="zh-CN"/>
        </w:rPr>
        <w:t>1</w:t>
      </w:r>
      <w:r w:rsidRPr="002D3C5B">
        <w:tab/>
        <w:t>Architectural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38" w:name="_Toc510607469"/>
      <w:bookmarkStart w:id="139" w:name="_Toc28869874"/>
      <w:bookmarkStart w:id="140" w:name="_Toc30008174"/>
      <w:bookmarkStart w:id="141" w:name="_Toc31035875"/>
      <w:bookmarkStart w:id="142" w:name="_Toc31037022"/>
      <w:bookmarkStart w:id="143" w:name="_Toc43132003"/>
      <w:bookmarkStart w:id="144" w:name="_Toc43192914"/>
      <w:bookmarkStart w:id="145" w:name="_Toc44583941"/>
      <w:bookmarkStart w:id="146" w:name="_Toc44584090"/>
      <w:bookmarkStart w:id="147" w:name="_Toc50481750"/>
      <w:bookmarkStart w:id="148" w:name="_Toc54846681"/>
      <w:bookmarkStart w:id="149" w:name="_Toc57622225"/>
      <w:bookmarkStart w:id="150" w:name="_Toc57623940"/>
      <w:bookmarkStart w:id="151" w:name="_Toc57625630"/>
      <w:r w:rsidRPr="002D3C5B">
        <w:t>4.</w:t>
      </w:r>
      <w:r w:rsidRPr="002D3C5B">
        <w:rPr>
          <w:lang w:eastAsia="zh-CN"/>
        </w:rPr>
        <w:t>2</w:t>
      </w:r>
      <w:r w:rsidRPr="002D3C5B">
        <w:tab/>
      </w:r>
      <w:bookmarkStart w:id="152" w:name="_Toc510607470"/>
      <w:bookmarkEnd w:id="138"/>
      <w:r w:rsidRPr="002D3C5B">
        <w:t>Architectural Assumptions</w:t>
      </w:r>
      <w:bookmarkEnd w:id="139"/>
      <w:bookmarkEnd w:id="140"/>
      <w:bookmarkEnd w:id="141"/>
      <w:bookmarkEnd w:id="142"/>
      <w:bookmarkEnd w:id="143"/>
      <w:bookmarkEnd w:id="144"/>
      <w:bookmarkEnd w:id="145"/>
      <w:bookmarkEnd w:id="146"/>
      <w:bookmarkEnd w:id="147"/>
      <w:bookmarkEnd w:id="152"/>
      <w:bookmarkEnd w:id="148"/>
      <w:bookmarkEnd w:id="149"/>
      <w:bookmarkEnd w:id="150"/>
      <w:bookmarkEnd w:id="151"/>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lastRenderedPageBreak/>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4985BB74" w:rsidR="00484378" w:rsidRPr="002D3C5B" w:rsidRDefault="00484378" w:rsidP="00484378">
      <w:pPr>
        <w:pStyle w:val="NO"/>
      </w:pPr>
      <w:r w:rsidRPr="002D3C5B">
        <w:lastRenderedPageBreak/>
        <w:t>NOTE</w:t>
      </w:r>
      <w:r w:rsidR="00DA29AA" w:rsidRPr="002D3C5B">
        <w:t> </w:t>
      </w:r>
      <w:r w:rsidRPr="002D3C5B">
        <w:t>3:</w:t>
      </w:r>
      <w:r w:rsidR="00612F2B" w:rsidRPr="002D3C5B">
        <w:tab/>
        <w:t xml:space="preserve">In </w:t>
      </w:r>
      <w:r w:rsidRPr="002D3C5B">
        <w:t xml:space="preserve">some scenarios, the UAV to UAV Controller pairing may be established before the UAV connects to the 3GPP system or even before the UAV is registered with the USS/UTM. This may be common </w:t>
      </w:r>
      <w:r w:rsidR="00A75FB8">
        <w:t>if</w:t>
      </w:r>
      <w:r w:rsidRPr="002D3C5B">
        <w:t xml:space="preserv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4024249A" w:rsidR="00C153DC" w:rsidRDefault="00DA29AA" w:rsidP="00C153DC">
      <w:pPr>
        <w:pStyle w:val="B1"/>
      </w:pPr>
      <w:r w:rsidRPr="002D3C5B">
        <w:t>-</w:t>
      </w:r>
      <w:r w:rsidRPr="002D3C5B">
        <w:tab/>
        <w:t xml:space="preserve">Activation of RAN aerial features for UAV accessing via E-UTRA reuses the existing mechanism defined in </w:t>
      </w:r>
      <w:r w:rsidR="00647686" w:rsidRPr="002D3C5B">
        <w:t>TS</w:t>
      </w:r>
      <w:r w:rsidR="00647686">
        <w:t> </w:t>
      </w:r>
      <w:r w:rsidR="00647686" w:rsidRPr="002D3C5B">
        <w:t>36.300</w:t>
      </w:r>
      <w:r w:rsidR="00647686">
        <w:t> </w:t>
      </w:r>
      <w:r w:rsidR="00647686"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56D7231D" w:rsidR="007E4578" w:rsidRPr="00467078" w:rsidRDefault="007E4578" w:rsidP="007E4578">
      <w:pPr>
        <w:pStyle w:val="NO"/>
      </w:pPr>
      <w:r w:rsidRPr="0087259F">
        <w:t>NOTE</w:t>
      </w:r>
      <w:r w:rsidR="00A75FB8">
        <w:t> </w:t>
      </w:r>
      <w:r w:rsidRPr="0087259F">
        <w:t>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5E2AA7BD" w:rsidR="009F1B44" w:rsidRPr="002D3C5B" w:rsidRDefault="009F1B44" w:rsidP="007E4578">
      <w:pPr>
        <w:pStyle w:val="B1"/>
      </w:pPr>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w:t>
      </w:r>
      <w:r w:rsidR="00A75FB8">
        <w:rPr>
          <w:rFonts w:eastAsia="DengXian"/>
          <w:lang w:eastAsia="zh-CN"/>
        </w:rPr>
        <w:t>CAAC UAV cloud system data specification </w:t>
      </w:r>
      <w:r>
        <w:rPr>
          <w:rFonts w:eastAsia="DengXian"/>
          <w:lang w:eastAsia="zh-CN"/>
        </w:rPr>
        <w:t>[15]).</w:t>
      </w:r>
    </w:p>
    <w:p w14:paraId="61F24AC6" w14:textId="77777777" w:rsidR="0029723D" w:rsidRPr="002D3C5B" w:rsidRDefault="0029723D" w:rsidP="0029723D">
      <w:pPr>
        <w:pStyle w:val="Heading2"/>
      </w:pPr>
      <w:bookmarkStart w:id="153" w:name="_Toc28869875"/>
      <w:bookmarkStart w:id="154" w:name="_Toc30008175"/>
      <w:bookmarkStart w:id="155" w:name="_Toc31035876"/>
      <w:bookmarkStart w:id="156" w:name="_Toc31037023"/>
      <w:bookmarkStart w:id="157" w:name="_Toc43132004"/>
      <w:bookmarkStart w:id="158" w:name="_Toc43192915"/>
      <w:bookmarkStart w:id="159" w:name="_Toc44583942"/>
      <w:bookmarkStart w:id="160" w:name="_Toc44584091"/>
      <w:bookmarkStart w:id="161" w:name="_Toc50481751"/>
      <w:bookmarkStart w:id="162" w:name="_Toc54846682"/>
      <w:bookmarkStart w:id="163" w:name="_Toc57622226"/>
      <w:bookmarkStart w:id="164" w:name="_Toc57623941"/>
      <w:bookmarkStart w:id="165" w:name="_Toc57625631"/>
      <w:r w:rsidRPr="002D3C5B">
        <w:t>4.3</w:t>
      </w:r>
      <w:r w:rsidRPr="002D3C5B">
        <w:tab/>
        <w:t>Reference Architecture</w:t>
      </w:r>
      <w:bookmarkEnd w:id="153"/>
      <w:bookmarkEnd w:id="154"/>
      <w:bookmarkEnd w:id="155"/>
      <w:bookmarkEnd w:id="156"/>
      <w:bookmarkEnd w:id="157"/>
      <w:bookmarkEnd w:id="158"/>
      <w:bookmarkEnd w:id="159"/>
      <w:bookmarkEnd w:id="160"/>
      <w:bookmarkEnd w:id="161"/>
      <w:bookmarkEnd w:id="162"/>
      <w:bookmarkEnd w:id="163"/>
      <w:bookmarkEnd w:id="164"/>
      <w:bookmarkEnd w:id="165"/>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35pt;height:387.65pt" o:ole="">
            <v:imagedata r:id="rId20" o:title=""/>
          </v:shape>
          <o:OLEObject Type="Embed" ProgID="Visio.Drawing.15" ShapeID="_x0000_i1025" DrawAspect="Content" ObjectID="_1668241336" r:id="rId21"/>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45A0D5CE" w:rsidR="00C93869" w:rsidRPr="002D3C5B" w:rsidRDefault="00C93869" w:rsidP="00C93869">
      <w:pPr>
        <w:pStyle w:val="NO"/>
      </w:pPr>
      <w:r>
        <w:t>NOTE</w:t>
      </w:r>
      <w:r w:rsidR="00A75FB8">
        <w:t> </w:t>
      </w:r>
      <w:r>
        <w:t>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76C049D0" w:rsidR="00C93869" w:rsidRPr="002D3C5B" w:rsidRDefault="00C93869" w:rsidP="006011EA">
      <w:pPr>
        <w:pStyle w:val="NO"/>
      </w:pPr>
      <w:r>
        <w:t>NOTE</w:t>
      </w:r>
      <w:r w:rsidR="00A75FB8">
        <w:t> </w:t>
      </w:r>
      <w:r>
        <w:t>5:</w:t>
      </w:r>
      <w:r w:rsidR="00A75FB8">
        <w:tab/>
      </w:r>
      <w:r w:rsidRPr="00200706">
        <w:t>No assumptions are made as to whether UAV2 is a control plane or user plane interface.</w:t>
      </w: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lastRenderedPageBreak/>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58F14BA" w:rsidR="00C93869" w:rsidRPr="002D3C5B" w:rsidRDefault="00C93869" w:rsidP="00C55B13">
      <w:pPr>
        <w:pStyle w:val="NO"/>
      </w:pPr>
      <w:r>
        <w:t>NOTE 8:</w:t>
      </w:r>
      <w:r w:rsidR="00A75FB8">
        <w:tab/>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66" w:name="_Toc510607471"/>
      <w:bookmarkStart w:id="167" w:name="_Toc28869876"/>
      <w:bookmarkStart w:id="168" w:name="_Toc30008176"/>
      <w:bookmarkStart w:id="169" w:name="_Toc31035877"/>
      <w:bookmarkStart w:id="170" w:name="_Toc31037024"/>
      <w:bookmarkStart w:id="171" w:name="_Toc43132005"/>
      <w:bookmarkStart w:id="172" w:name="_Toc43192916"/>
      <w:bookmarkStart w:id="173" w:name="_Toc44583943"/>
      <w:bookmarkStart w:id="174" w:name="_Toc44584092"/>
      <w:bookmarkStart w:id="175" w:name="_Toc50481752"/>
      <w:bookmarkStart w:id="176" w:name="_Toc54846683"/>
      <w:bookmarkStart w:id="177" w:name="_Toc57622227"/>
      <w:bookmarkStart w:id="178" w:name="_Toc57623942"/>
      <w:bookmarkStart w:id="179" w:name="_Toc57625632"/>
      <w:bookmarkEnd w:id="109"/>
      <w:r w:rsidRPr="002D3C5B">
        <w:t>5</w:t>
      </w:r>
      <w:r w:rsidRPr="002D3C5B">
        <w:tab/>
        <w:t>Key Issues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3D81CB6" w14:textId="4BAA45FB" w:rsidR="0029723D" w:rsidRPr="002D3C5B" w:rsidRDefault="00DA29AA" w:rsidP="0029723D">
      <w:pPr>
        <w:pStyle w:val="EditorsNote"/>
        <w:rPr>
          <w:lang w:eastAsia="zh-CN"/>
        </w:rPr>
      </w:pPr>
      <w:bookmarkStart w:id="180"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lastRenderedPageBreak/>
        <w:t>Issue 5: UAV authorization revocation and (re)authorization failures</w:t>
      </w:r>
      <w:r w:rsidR="00DA29AA" w:rsidRPr="002D3C5B">
        <w:t>:</w:t>
      </w:r>
    </w:p>
    <w:p w14:paraId="71177F99" w14:textId="0F0A8194" w:rsidR="00416A48" w:rsidRPr="002D3C5B" w:rsidRDefault="00416A48" w:rsidP="00416A48">
      <w:pPr>
        <w:pStyle w:val="B1"/>
      </w:pPr>
      <w:r w:rsidRPr="002D3C5B">
        <w:t>-</w:t>
      </w:r>
      <w:r w:rsidRPr="002D3C5B">
        <w:tab/>
        <w:t>How are UAV handled in</w:t>
      </w:r>
      <w:r w:rsidR="00A75FB8">
        <w:t xml:space="preserve"> the</w:t>
      </w:r>
      <w:r w:rsidRPr="002D3C5B">
        <w:t xml:space="preserve">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81" w:name="_Toc510607478"/>
      <w:bookmarkStart w:id="182" w:name="_Toc28869877"/>
      <w:bookmarkStart w:id="183" w:name="_Toc30008177"/>
      <w:bookmarkStart w:id="184" w:name="_Toc31035878"/>
      <w:bookmarkStart w:id="185" w:name="_Toc31037025"/>
      <w:bookmarkStart w:id="186" w:name="_Toc43132006"/>
      <w:bookmarkStart w:id="187" w:name="_Toc43192917"/>
      <w:bookmarkStart w:id="188" w:name="_Toc44583944"/>
      <w:bookmarkStart w:id="189" w:name="_Toc44584093"/>
      <w:bookmarkStart w:id="190" w:name="_Toc50481753"/>
      <w:bookmarkStart w:id="191" w:name="_Toc54846684"/>
      <w:bookmarkStart w:id="192" w:name="_Toc57622228"/>
      <w:bookmarkStart w:id="193" w:name="_Toc57623943"/>
      <w:bookmarkStart w:id="194" w:name="_Toc57625633"/>
      <w:bookmarkEnd w:id="180"/>
      <w:r w:rsidRPr="002D3C5B">
        <w:t>6</w:t>
      </w:r>
      <w:r w:rsidRPr="002D3C5B">
        <w:tab/>
        <w:t>Solutions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95" w:name="_Toc23232155"/>
      <w:bookmarkStart w:id="196" w:name="_Toc23238463"/>
      <w:bookmarkStart w:id="197" w:name="_Toc23239069"/>
      <w:bookmarkStart w:id="198" w:name="_Toc23244489"/>
      <w:bookmarkStart w:id="199" w:name="_Toc26520137"/>
      <w:bookmarkStart w:id="200" w:name="_Toc26530875"/>
      <w:bookmarkStart w:id="201" w:name="_Toc26530925"/>
      <w:bookmarkStart w:id="202" w:name="_Toc26530974"/>
      <w:bookmarkStart w:id="203" w:name="_Toc28869878"/>
      <w:bookmarkStart w:id="204" w:name="_Toc30008178"/>
      <w:bookmarkStart w:id="205" w:name="_Toc31035879"/>
      <w:bookmarkStart w:id="206" w:name="_Toc31037026"/>
      <w:bookmarkStart w:id="207" w:name="_Toc43132007"/>
      <w:bookmarkStart w:id="208" w:name="_Toc43192918"/>
      <w:bookmarkStart w:id="209" w:name="_Toc44583945"/>
      <w:bookmarkStart w:id="210" w:name="_Toc44584094"/>
      <w:bookmarkStart w:id="211" w:name="_Toc50481754"/>
      <w:bookmarkStart w:id="212" w:name="_Toc54846685"/>
      <w:bookmarkStart w:id="213" w:name="_Toc57622229"/>
      <w:bookmarkStart w:id="214" w:name="_Toc57623944"/>
      <w:bookmarkStart w:id="215" w:name="_Toc510607499"/>
      <w:bookmarkStart w:id="216" w:name="_Toc57625634"/>
      <w:r w:rsidRPr="002D3C5B">
        <w:rPr>
          <w:lang w:eastAsia="zh-CN"/>
        </w:rPr>
        <w:t>6.0</w:t>
      </w:r>
      <w:r w:rsidRPr="002D3C5B">
        <w:rPr>
          <w:lang w:eastAsia="zh-CN"/>
        </w:rPr>
        <w:tab/>
        <w:t>Mapping Solutions to Key Issues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6"/>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217" w:name="_Toc43132008"/>
      <w:bookmarkStart w:id="218" w:name="_Toc43192919"/>
      <w:bookmarkStart w:id="219" w:name="_Toc26173046"/>
      <w:bookmarkStart w:id="220" w:name="_Toc26516366"/>
      <w:bookmarkStart w:id="221" w:name="_Toc510607500"/>
      <w:bookmarkStart w:id="222" w:name="_Toc28869880"/>
      <w:bookmarkStart w:id="223" w:name="_Toc30008180"/>
      <w:bookmarkStart w:id="224" w:name="_Toc31035881"/>
      <w:bookmarkEnd w:id="215"/>
    </w:p>
    <w:p w14:paraId="4DE3FB2E" w14:textId="4DC14881" w:rsidR="00FF0B75" w:rsidRPr="002D3C5B" w:rsidRDefault="00FF0B75" w:rsidP="00470617">
      <w:pPr>
        <w:pStyle w:val="Heading2"/>
        <w:rPr>
          <w:lang w:eastAsia="zh-CN"/>
        </w:rPr>
      </w:pPr>
      <w:bookmarkStart w:id="225" w:name="_Toc44583946"/>
      <w:bookmarkStart w:id="226" w:name="_Toc44584095"/>
      <w:bookmarkStart w:id="227" w:name="_Toc50481755"/>
      <w:bookmarkStart w:id="228" w:name="_Toc54846686"/>
      <w:bookmarkStart w:id="229" w:name="_Toc57622230"/>
      <w:bookmarkStart w:id="230" w:name="_Toc57623945"/>
      <w:bookmarkStart w:id="231" w:name="_Toc57625635"/>
      <w:r w:rsidRPr="002D3C5B">
        <w:lastRenderedPageBreak/>
        <w:t>6.1</w:t>
      </w:r>
      <w:r w:rsidRPr="002D3C5B">
        <w:tab/>
        <w:t>Solution 1: Identification of UAVs in a target area</w:t>
      </w:r>
      <w:bookmarkEnd w:id="217"/>
      <w:bookmarkEnd w:id="218"/>
      <w:bookmarkEnd w:id="225"/>
      <w:bookmarkEnd w:id="226"/>
      <w:bookmarkEnd w:id="227"/>
      <w:bookmarkEnd w:id="228"/>
      <w:bookmarkEnd w:id="229"/>
      <w:bookmarkEnd w:id="230"/>
      <w:bookmarkEnd w:id="231"/>
    </w:p>
    <w:p w14:paraId="3E27E72E" w14:textId="7FB73690" w:rsidR="00FF0B75" w:rsidRPr="002D3C5B" w:rsidRDefault="00FF0B75" w:rsidP="00470617">
      <w:pPr>
        <w:pStyle w:val="Heading3"/>
      </w:pPr>
      <w:bookmarkStart w:id="232" w:name="_Toc26173047"/>
      <w:bookmarkStart w:id="233" w:name="_Toc26516367"/>
      <w:bookmarkStart w:id="234" w:name="_Toc43132009"/>
      <w:bookmarkStart w:id="235" w:name="_Toc43192920"/>
      <w:bookmarkStart w:id="236" w:name="_Toc44583947"/>
      <w:bookmarkStart w:id="237" w:name="_Toc44584096"/>
      <w:bookmarkStart w:id="238" w:name="_Toc50481756"/>
      <w:bookmarkStart w:id="239" w:name="_Toc54846687"/>
      <w:bookmarkStart w:id="240" w:name="_Toc57622231"/>
      <w:bookmarkStart w:id="241" w:name="_Toc57623946"/>
      <w:bookmarkStart w:id="242" w:name="_Toc57625636"/>
      <w:r w:rsidRPr="002D3C5B">
        <w:t>6.1.1</w:t>
      </w:r>
      <w:r w:rsidRPr="002D3C5B">
        <w:tab/>
        <w:t>Introduction</w:t>
      </w:r>
      <w:bookmarkEnd w:id="232"/>
      <w:bookmarkEnd w:id="233"/>
      <w:bookmarkEnd w:id="234"/>
      <w:bookmarkEnd w:id="235"/>
      <w:bookmarkEnd w:id="236"/>
      <w:bookmarkEnd w:id="237"/>
      <w:bookmarkEnd w:id="238"/>
      <w:bookmarkEnd w:id="239"/>
      <w:bookmarkEnd w:id="240"/>
      <w:bookmarkEnd w:id="241"/>
      <w:bookmarkEnd w:id="242"/>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243" w:name="_Toc50481757"/>
      <w:bookmarkStart w:id="244" w:name="_Toc54846688"/>
      <w:bookmarkStart w:id="245" w:name="_Toc57622232"/>
      <w:bookmarkStart w:id="246" w:name="_Toc57623947"/>
      <w:bookmarkStart w:id="247" w:name="_Toc57625637"/>
      <w:r w:rsidRPr="00245ACD">
        <w:t>6.1.2</w:t>
      </w:r>
      <w:r w:rsidRPr="00245ACD">
        <w:tab/>
        <w:t>Functional Description</w:t>
      </w:r>
      <w:bookmarkEnd w:id="243"/>
      <w:bookmarkEnd w:id="244"/>
      <w:bookmarkEnd w:id="245"/>
      <w:bookmarkEnd w:id="246"/>
      <w:bookmarkEnd w:id="247"/>
    </w:p>
    <w:p w14:paraId="3322CFAC" w14:textId="57775D94"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647686" w:rsidRPr="002D3C5B">
        <w:rPr>
          <w:rFonts w:eastAsia="MS Mincho"/>
        </w:rPr>
        <w:t>TS</w:t>
      </w:r>
      <w:r w:rsidR="00647686">
        <w:rPr>
          <w:rFonts w:eastAsia="MS Mincho"/>
        </w:rPr>
        <w:t> </w:t>
      </w:r>
      <w:r w:rsidR="00647686" w:rsidRPr="002D3C5B">
        <w:rPr>
          <w:rFonts w:eastAsia="MS Mincho"/>
        </w:rPr>
        <w:t>22.125</w:t>
      </w:r>
      <w:r w:rsidR="00647686">
        <w:rPr>
          <w:rFonts w:eastAsia="MS Mincho"/>
        </w:rPr>
        <w:t> </w:t>
      </w:r>
      <w:r w:rsidR="00647686"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pt" o:ole="">
            <v:imagedata r:id="rId22" o:title=""/>
          </v:shape>
          <o:OLEObject Type="Embed" ProgID="Visio.Drawing.11" ShapeID="_x0000_i1026" DrawAspect="Content" ObjectID="_1668241337" r:id="rId23"/>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173F4102"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647686" w:rsidRPr="002D3C5B">
        <w:t>TS</w:t>
      </w:r>
      <w:r w:rsidR="00647686">
        <w:t> </w:t>
      </w:r>
      <w:r w:rsidR="00647686" w:rsidRPr="002D3C5B">
        <w:t>23.273</w:t>
      </w:r>
      <w:r w:rsidR="00647686">
        <w:t> </w:t>
      </w:r>
      <w:r w:rsidR="00647686"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248" w:name="_Toc50481758"/>
      <w:bookmarkStart w:id="249" w:name="_Toc54846689"/>
      <w:bookmarkStart w:id="250" w:name="_Toc57622233"/>
      <w:bookmarkStart w:id="251" w:name="_Toc57623948"/>
      <w:bookmarkStart w:id="252" w:name="_Toc57625638"/>
      <w:r w:rsidRPr="00245ACD">
        <w:t>6.1.</w:t>
      </w:r>
      <w:r w:rsidRPr="00245ACD">
        <w:rPr>
          <w:lang w:eastAsia="zh-CN"/>
        </w:rPr>
        <w:t>3</w:t>
      </w:r>
      <w:r w:rsidRPr="00245ACD">
        <w:tab/>
        <w:t>Procedures</w:t>
      </w:r>
      <w:bookmarkEnd w:id="248"/>
      <w:bookmarkEnd w:id="249"/>
      <w:bookmarkEnd w:id="250"/>
      <w:bookmarkEnd w:id="251"/>
      <w:bookmarkEnd w:id="252"/>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253" w:name="_MON_1657715236"/>
    <w:bookmarkEnd w:id="253"/>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15pt;height:226.35pt" o:ole="">
            <v:imagedata r:id="rId24" o:title=""/>
          </v:shape>
          <o:OLEObject Type="Embed" ProgID="Word.Document.12" ShapeID="_x0000_i1027" DrawAspect="Content" ObjectID="_1668241338" r:id="rId25">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3412C721"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647686" w:rsidRPr="002D3C5B">
        <w:t>TS</w:t>
      </w:r>
      <w:r w:rsidR="00647686">
        <w:t> </w:t>
      </w:r>
      <w:r w:rsidR="00647686" w:rsidRPr="002D3C5B">
        <w:t>23.273</w:t>
      </w:r>
      <w:r w:rsidR="00647686">
        <w:t> </w:t>
      </w:r>
      <w:r w:rsidR="00647686"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254" w:name="_Toc26173045"/>
      <w:bookmarkStart w:id="255" w:name="_Toc26516365"/>
      <w:bookmarkStart w:id="256" w:name="_Toc31037029"/>
      <w:bookmarkStart w:id="257" w:name="_Toc43132012"/>
      <w:bookmarkStart w:id="258" w:name="_Toc43192923"/>
      <w:bookmarkStart w:id="259" w:name="_Toc44583950"/>
      <w:bookmarkStart w:id="260" w:name="_Toc44584099"/>
      <w:bookmarkStart w:id="261" w:name="_Toc50481759"/>
      <w:bookmarkStart w:id="262" w:name="_Toc54846690"/>
      <w:bookmarkStart w:id="263" w:name="_Toc57622234"/>
      <w:bookmarkStart w:id="264" w:name="_Toc57623949"/>
      <w:bookmarkStart w:id="265" w:name="_Toc57625639"/>
      <w:r w:rsidRPr="002D3C5B">
        <w:rPr>
          <w:lang w:eastAsia="zh-CN"/>
        </w:rPr>
        <w:t>6.1.4</w:t>
      </w:r>
      <w:r w:rsidRPr="002D3C5B">
        <w:rPr>
          <w:lang w:eastAsia="zh-CN"/>
        </w:rPr>
        <w:tab/>
      </w:r>
      <w:bookmarkEnd w:id="254"/>
      <w:bookmarkEnd w:id="255"/>
      <w:bookmarkEnd w:id="256"/>
      <w:bookmarkEnd w:id="257"/>
      <w:r w:rsidR="00F86954" w:rsidRPr="002D3C5B">
        <w:t>Impacts on services, entities and interfaces</w:t>
      </w:r>
      <w:bookmarkEnd w:id="258"/>
      <w:bookmarkEnd w:id="259"/>
      <w:bookmarkEnd w:id="260"/>
      <w:bookmarkEnd w:id="261"/>
      <w:bookmarkEnd w:id="262"/>
      <w:bookmarkEnd w:id="263"/>
      <w:bookmarkEnd w:id="264"/>
      <w:bookmarkEnd w:id="265"/>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66" w:name="_Toc43132013"/>
      <w:bookmarkStart w:id="267" w:name="_Toc43192924"/>
      <w:bookmarkStart w:id="268" w:name="_Toc44583951"/>
      <w:bookmarkStart w:id="269" w:name="_Toc44584100"/>
      <w:bookmarkStart w:id="270" w:name="_Toc50481760"/>
      <w:bookmarkStart w:id="271" w:name="_Toc54846691"/>
      <w:bookmarkStart w:id="272" w:name="_Toc57622235"/>
      <w:bookmarkStart w:id="273" w:name="_Toc57623950"/>
      <w:bookmarkStart w:id="274" w:name="_Toc57625640"/>
      <w:bookmarkEnd w:id="219"/>
      <w:bookmarkEnd w:id="220"/>
      <w:bookmarkEnd w:id="221"/>
      <w:bookmarkEnd w:id="222"/>
      <w:bookmarkEnd w:id="223"/>
      <w:bookmarkEnd w:id="224"/>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75" w:name="_Hlk40998499"/>
      <w:r w:rsidRPr="002D3C5B">
        <w:rPr>
          <w:rFonts w:eastAsia="Malgun Gothic"/>
          <w:lang w:eastAsia="zh-CN"/>
        </w:rPr>
        <w:t>3GPP reference architecture for UAV remote identification</w:t>
      </w:r>
      <w:bookmarkEnd w:id="266"/>
      <w:bookmarkEnd w:id="267"/>
      <w:bookmarkEnd w:id="268"/>
      <w:bookmarkEnd w:id="269"/>
      <w:bookmarkEnd w:id="270"/>
      <w:bookmarkEnd w:id="275"/>
      <w:bookmarkEnd w:id="271"/>
      <w:bookmarkEnd w:id="272"/>
      <w:bookmarkEnd w:id="273"/>
      <w:bookmarkEnd w:id="274"/>
    </w:p>
    <w:p w14:paraId="3D8C1FAC" w14:textId="10894A3E" w:rsidR="002F6B7C" w:rsidRPr="002D3C5B" w:rsidRDefault="002F6B7C" w:rsidP="00647686">
      <w:pPr>
        <w:pStyle w:val="Heading3"/>
      </w:pPr>
      <w:bookmarkStart w:id="276" w:name="_Toc31270500"/>
      <w:bookmarkStart w:id="277" w:name="_Toc31270528"/>
      <w:bookmarkStart w:id="278" w:name="_Toc31270556"/>
      <w:bookmarkStart w:id="279" w:name="_Toc54846692"/>
      <w:bookmarkStart w:id="280" w:name="_Toc57622236"/>
      <w:bookmarkStart w:id="281" w:name="_Toc57623951"/>
      <w:bookmarkStart w:id="282" w:name="_Toc57625641"/>
      <w:r w:rsidRPr="002D3C5B">
        <w:t>6.2.1</w:t>
      </w:r>
      <w:r w:rsidRPr="002D3C5B">
        <w:tab/>
        <w:t>Introduction</w:t>
      </w:r>
      <w:bookmarkEnd w:id="276"/>
      <w:bookmarkEnd w:id="277"/>
      <w:bookmarkEnd w:id="278"/>
      <w:bookmarkEnd w:id="279"/>
      <w:bookmarkEnd w:id="280"/>
      <w:bookmarkEnd w:id="281"/>
      <w:bookmarkEnd w:id="282"/>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647686">
      <w:pPr>
        <w:pStyle w:val="Heading3"/>
      </w:pPr>
      <w:bookmarkStart w:id="283" w:name="_Toc26520140"/>
      <w:bookmarkStart w:id="284" w:name="_Toc26530878"/>
      <w:bookmarkStart w:id="285" w:name="_Toc26530928"/>
      <w:bookmarkStart w:id="286" w:name="_Toc26530977"/>
      <w:bookmarkStart w:id="287" w:name="_Toc54846693"/>
      <w:bookmarkStart w:id="288" w:name="_Toc57622237"/>
      <w:bookmarkStart w:id="289" w:name="_Toc57623952"/>
      <w:bookmarkStart w:id="290" w:name="_Toc57625642"/>
      <w:r w:rsidRPr="002D3C5B">
        <w:t>6.2.2</w:t>
      </w:r>
      <w:r w:rsidRPr="002D3C5B">
        <w:tab/>
        <w:t>Functional Description</w:t>
      </w:r>
      <w:bookmarkEnd w:id="283"/>
      <w:bookmarkEnd w:id="284"/>
      <w:bookmarkEnd w:id="285"/>
      <w:bookmarkEnd w:id="286"/>
      <w:bookmarkEnd w:id="287"/>
      <w:bookmarkEnd w:id="288"/>
      <w:bookmarkEnd w:id="289"/>
      <w:bookmarkEnd w:id="290"/>
    </w:p>
    <w:p w14:paraId="560D002F" w14:textId="0F340A66" w:rsidR="002F6B7C" w:rsidRPr="002D3C5B" w:rsidRDefault="002F6B7C" w:rsidP="00DA29AA">
      <w:pPr>
        <w:pStyle w:val="Heading4"/>
        <w:rPr>
          <w:lang w:eastAsia="zh-CN"/>
        </w:rPr>
      </w:pPr>
      <w:bookmarkStart w:id="291" w:name="_Toc43132014"/>
      <w:bookmarkStart w:id="292" w:name="_Toc43192925"/>
      <w:bookmarkStart w:id="293" w:name="_Toc44583952"/>
      <w:bookmarkStart w:id="294" w:name="_Toc44584101"/>
      <w:bookmarkStart w:id="295" w:name="_Toc50481761"/>
      <w:bookmarkStart w:id="296" w:name="_Toc54846694"/>
      <w:bookmarkStart w:id="297" w:name="_Toc57622238"/>
      <w:bookmarkStart w:id="298" w:name="_Toc57623953"/>
      <w:bookmarkStart w:id="299" w:name="_Toc57625643"/>
      <w:r w:rsidRPr="002D3C5B">
        <w:t>6.2.2.1</w:t>
      </w:r>
      <w:r w:rsidRPr="002D3C5B">
        <w:tab/>
      </w:r>
      <w:r w:rsidRPr="002D3C5B">
        <w:rPr>
          <w:lang w:eastAsia="zh-CN"/>
        </w:rPr>
        <w:t>3GPP reference architecture for UAV remote identification (5GC)</w:t>
      </w:r>
      <w:bookmarkEnd w:id="291"/>
      <w:bookmarkEnd w:id="292"/>
      <w:bookmarkEnd w:id="293"/>
      <w:bookmarkEnd w:id="294"/>
      <w:bookmarkEnd w:id="295"/>
      <w:bookmarkEnd w:id="296"/>
      <w:bookmarkEnd w:id="297"/>
      <w:bookmarkEnd w:id="298"/>
      <w:bookmarkEnd w:id="299"/>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95pt;height:250pt" o:ole="">
            <v:imagedata r:id="rId26" o:title=""/>
          </v:shape>
          <o:OLEObject Type="Embed" ProgID="Visio.Drawing.11" ShapeID="_x0000_i1028" DrawAspect="Content" ObjectID="_1668241339" r:id="rId27"/>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300" w:name="_Hlk32310509"/>
      <w:r w:rsidRPr="002D3C5B">
        <w:rPr>
          <w:rFonts w:eastAsia="Malgun Gothic"/>
        </w:rPr>
        <w:t>6.2.2-1</w:t>
      </w:r>
      <w:bookmarkEnd w:id="300"/>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301"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301"/>
    </w:p>
    <w:p w14:paraId="198009CA" w14:textId="7B4E090D" w:rsidR="002F6B7C" w:rsidRPr="002D3C5B" w:rsidRDefault="002F6B7C" w:rsidP="00DA29AA">
      <w:pPr>
        <w:pStyle w:val="Heading4"/>
        <w:rPr>
          <w:lang w:eastAsia="zh-CN"/>
        </w:rPr>
      </w:pPr>
      <w:bookmarkStart w:id="302" w:name="_Toc43132015"/>
      <w:bookmarkStart w:id="303" w:name="_Toc43192926"/>
      <w:bookmarkStart w:id="304" w:name="_Toc44583953"/>
      <w:bookmarkStart w:id="305" w:name="_Toc44584102"/>
      <w:bookmarkStart w:id="306" w:name="_Toc50481762"/>
      <w:bookmarkStart w:id="307" w:name="_Toc54846695"/>
      <w:bookmarkStart w:id="308" w:name="_Toc57622239"/>
      <w:bookmarkStart w:id="309" w:name="_Toc57623954"/>
      <w:bookmarkStart w:id="310" w:name="_Toc57625644"/>
      <w:r w:rsidRPr="002D3C5B">
        <w:t>6.2.2.2</w:t>
      </w:r>
      <w:r w:rsidRPr="002D3C5B">
        <w:tab/>
      </w:r>
      <w:r w:rsidRPr="002D3C5B">
        <w:rPr>
          <w:lang w:eastAsia="zh-CN"/>
        </w:rPr>
        <w:t>3GPP reference architecture for UAV remote identification (EPC)</w:t>
      </w:r>
      <w:bookmarkEnd w:id="302"/>
      <w:bookmarkEnd w:id="303"/>
      <w:bookmarkEnd w:id="304"/>
      <w:bookmarkEnd w:id="305"/>
      <w:bookmarkEnd w:id="306"/>
      <w:bookmarkEnd w:id="307"/>
      <w:bookmarkEnd w:id="308"/>
      <w:bookmarkEnd w:id="309"/>
      <w:bookmarkEnd w:id="310"/>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311" w:name="_Toc44583954"/>
      <w:bookmarkStart w:id="312" w:name="_Toc44584103"/>
      <w:bookmarkStart w:id="313" w:name="_Toc50481763"/>
      <w:bookmarkStart w:id="314" w:name="_Toc54846696"/>
      <w:bookmarkStart w:id="315" w:name="_Toc57622240"/>
      <w:bookmarkStart w:id="316" w:name="_Toc57623955"/>
      <w:bookmarkStart w:id="317" w:name="_Toc57625645"/>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311"/>
      <w:bookmarkEnd w:id="312"/>
      <w:bookmarkEnd w:id="313"/>
      <w:bookmarkEnd w:id="314"/>
      <w:bookmarkEnd w:id="315"/>
      <w:bookmarkEnd w:id="316"/>
      <w:bookmarkEnd w:id="317"/>
    </w:p>
    <w:p w14:paraId="5B5D35E0" w14:textId="498D61CF" w:rsidR="002F6B7C" w:rsidRPr="002D3C5B" w:rsidRDefault="002F6B7C" w:rsidP="00DA29AA">
      <w:pPr>
        <w:pStyle w:val="Heading3"/>
      </w:pPr>
      <w:bookmarkStart w:id="318" w:name="_Toc44583955"/>
      <w:bookmarkStart w:id="319" w:name="_Toc44584104"/>
      <w:bookmarkStart w:id="320" w:name="_Toc50481764"/>
      <w:bookmarkStart w:id="321" w:name="_Toc54846697"/>
      <w:bookmarkStart w:id="322" w:name="_Toc57622241"/>
      <w:bookmarkStart w:id="323" w:name="_Toc57623956"/>
      <w:bookmarkStart w:id="324" w:name="_Toc57625646"/>
      <w:r w:rsidRPr="002D3C5B">
        <w:t>6.3.1</w:t>
      </w:r>
      <w:r w:rsidRPr="002D3C5B">
        <w:tab/>
        <w:t>Introduction</w:t>
      </w:r>
      <w:bookmarkEnd w:id="318"/>
      <w:bookmarkEnd w:id="319"/>
      <w:bookmarkEnd w:id="320"/>
      <w:bookmarkEnd w:id="321"/>
      <w:bookmarkEnd w:id="322"/>
      <w:bookmarkEnd w:id="323"/>
      <w:bookmarkEnd w:id="324"/>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647686">
      <w:pPr>
        <w:pStyle w:val="Heading3"/>
      </w:pPr>
      <w:bookmarkStart w:id="325" w:name="_Toc54846698"/>
      <w:bookmarkStart w:id="326" w:name="_Toc57622242"/>
      <w:bookmarkStart w:id="327" w:name="_Toc57623957"/>
      <w:bookmarkStart w:id="328" w:name="_Toc57625647"/>
      <w:r w:rsidRPr="002D3C5B">
        <w:t>6.3.2</w:t>
      </w:r>
      <w:r w:rsidRPr="002D3C5B">
        <w:tab/>
        <w:t>Functional Description</w:t>
      </w:r>
      <w:bookmarkEnd w:id="325"/>
      <w:bookmarkEnd w:id="326"/>
      <w:bookmarkEnd w:id="327"/>
      <w:bookmarkEnd w:id="328"/>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329" w:name="_Toc44583956"/>
      <w:bookmarkStart w:id="330" w:name="_Toc44584105"/>
      <w:bookmarkStart w:id="331" w:name="_Toc50481765"/>
      <w:bookmarkStart w:id="332" w:name="_Toc54846699"/>
      <w:bookmarkStart w:id="333" w:name="_Toc57622243"/>
      <w:bookmarkStart w:id="334" w:name="_Toc57623958"/>
      <w:bookmarkStart w:id="335" w:name="_Toc510607503"/>
      <w:bookmarkStart w:id="336" w:name="_Toc28869883"/>
      <w:bookmarkStart w:id="337" w:name="_Toc29021268"/>
      <w:bookmarkStart w:id="338" w:name="_Toc57625648"/>
      <w:r w:rsidRPr="002D3C5B">
        <w:t>6.3.3</w:t>
      </w:r>
      <w:r w:rsidRPr="002D3C5B">
        <w:tab/>
        <w:t>Procedures</w:t>
      </w:r>
      <w:bookmarkEnd w:id="329"/>
      <w:bookmarkEnd w:id="330"/>
      <w:bookmarkEnd w:id="331"/>
      <w:bookmarkEnd w:id="332"/>
      <w:bookmarkEnd w:id="333"/>
      <w:bookmarkEnd w:id="334"/>
      <w:bookmarkEnd w:id="338"/>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339" w:name="_Toc43192927"/>
      <w:bookmarkStart w:id="340" w:name="_Toc44583957"/>
      <w:bookmarkStart w:id="341" w:name="_Toc44584106"/>
      <w:bookmarkStart w:id="342" w:name="_Toc50481766"/>
      <w:bookmarkStart w:id="343" w:name="_Toc54846700"/>
      <w:bookmarkStart w:id="344" w:name="_Toc57622244"/>
      <w:bookmarkStart w:id="345" w:name="_Toc57623959"/>
      <w:bookmarkStart w:id="346" w:name="_Toc57625649"/>
      <w:r w:rsidRPr="002D3C5B">
        <w:t>6.3.4</w:t>
      </w:r>
      <w:r w:rsidRPr="002D3C5B">
        <w:tab/>
      </w:r>
      <w:bookmarkEnd w:id="335"/>
      <w:bookmarkEnd w:id="336"/>
      <w:bookmarkEnd w:id="337"/>
      <w:r w:rsidR="00F86954" w:rsidRPr="002D3C5B">
        <w:t>Impacts on services, entities and interfaces</w:t>
      </w:r>
      <w:bookmarkEnd w:id="339"/>
      <w:bookmarkEnd w:id="340"/>
      <w:bookmarkEnd w:id="341"/>
      <w:bookmarkEnd w:id="342"/>
      <w:bookmarkEnd w:id="343"/>
      <w:bookmarkEnd w:id="344"/>
      <w:bookmarkEnd w:id="345"/>
      <w:bookmarkEnd w:id="346"/>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347" w:name="_Toc31270499"/>
      <w:bookmarkStart w:id="348" w:name="_Toc31270527"/>
      <w:bookmarkStart w:id="349" w:name="_Toc31270555"/>
      <w:bookmarkStart w:id="350" w:name="_Toc43132016"/>
      <w:bookmarkStart w:id="351" w:name="_Toc43192928"/>
      <w:bookmarkStart w:id="352" w:name="_Toc44583958"/>
      <w:bookmarkStart w:id="353" w:name="_Toc44584107"/>
      <w:bookmarkStart w:id="354" w:name="_Toc50481767"/>
      <w:bookmarkStart w:id="355" w:name="_Toc54846701"/>
      <w:bookmarkStart w:id="356" w:name="_Toc57622245"/>
      <w:bookmarkStart w:id="357" w:name="_Toc57623960"/>
      <w:bookmarkStart w:id="358" w:name="_Toc57625650"/>
      <w:r w:rsidRPr="002D3C5B">
        <w:t>6.4</w:t>
      </w:r>
      <w:r w:rsidRPr="002D3C5B">
        <w:tab/>
        <w:t xml:space="preserve">Solution </w:t>
      </w:r>
      <w:r w:rsidR="00466974" w:rsidRPr="002D3C5B">
        <w:t>4</w:t>
      </w:r>
      <w:r w:rsidRPr="002D3C5B">
        <w:t xml:space="preserve">: </w:t>
      </w:r>
      <w:bookmarkEnd w:id="347"/>
      <w:bookmarkEnd w:id="348"/>
      <w:bookmarkEnd w:id="349"/>
      <w:r w:rsidRPr="002D3C5B">
        <w:t>Solution using User plane for UAV identification and authorization</w:t>
      </w:r>
      <w:bookmarkEnd w:id="350"/>
      <w:bookmarkEnd w:id="351"/>
      <w:bookmarkEnd w:id="352"/>
      <w:bookmarkEnd w:id="353"/>
      <w:bookmarkEnd w:id="354"/>
      <w:bookmarkEnd w:id="355"/>
      <w:bookmarkEnd w:id="356"/>
      <w:bookmarkEnd w:id="357"/>
      <w:bookmarkEnd w:id="358"/>
    </w:p>
    <w:p w14:paraId="6F1DEC3F" w14:textId="5957E878" w:rsidR="00761E08" w:rsidRPr="002D3C5B" w:rsidRDefault="00761E08" w:rsidP="00761E08">
      <w:pPr>
        <w:pStyle w:val="Heading3"/>
      </w:pPr>
      <w:bookmarkStart w:id="359" w:name="_Toc43132017"/>
      <w:bookmarkStart w:id="360" w:name="_Toc43192929"/>
      <w:bookmarkStart w:id="361" w:name="_Toc44583959"/>
      <w:bookmarkStart w:id="362" w:name="_Toc44584108"/>
      <w:bookmarkStart w:id="363" w:name="_Toc50481768"/>
      <w:bookmarkStart w:id="364" w:name="_Toc54846702"/>
      <w:bookmarkStart w:id="365" w:name="_Toc57622246"/>
      <w:bookmarkStart w:id="366" w:name="_Toc57623961"/>
      <w:bookmarkStart w:id="367" w:name="_Toc57625651"/>
      <w:r w:rsidRPr="002D3C5B">
        <w:t>6.4.1</w:t>
      </w:r>
      <w:r w:rsidRPr="002D3C5B">
        <w:tab/>
        <w:t>Introduction</w:t>
      </w:r>
      <w:bookmarkEnd w:id="359"/>
      <w:bookmarkEnd w:id="360"/>
      <w:bookmarkEnd w:id="361"/>
      <w:bookmarkEnd w:id="362"/>
      <w:bookmarkEnd w:id="363"/>
      <w:bookmarkEnd w:id="364"/>
      <w:bookmarkEnd w:id="365"/>
      <w:bookmarkEnd w:id="366"/>
      <w:bookmarkEnd w:id="367"/>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Pr="00647686" w:rsidRDefault="00737527" w:rsidP="00737527">
      <w:pPr>
        <w:pStyle w:val="B1"/>
      </w:pPr>
      <w:r w:rsidRPr="00647686">
        <w:t>#6</w:t>
      </w:r>
      <w:r w:rsidR="00F669A2" w:rsidRPr="00647686">
        <w:tab/>
      </w:r>
      <w:r w:rsidRPr="00647686">
        <w:t>UAV Controller and UAV association</w:t>
      </w:r>
      <w:r w:rsidR="00F669A2" w:rsidRPr="00647686">
        <w:t>:</w:t>
      </w:r>
    </w:p>
    <w:p w14:paraId="58D3D820" w14:textId="76EF03BA" w:rsidR="00737527" w:rsidRPr="00647686" w:rsidRDefault="00F669A2" w:rsidP="00737527">
      <w:pPr>
        <w:pStyle w:val="B1"/>
      </w:pPr>
      <w:r w:rsidRPr="00647686">
        <w:tab/>
      </w:r>
      <w:r w:rsidR="00737527" w:rsidRPr="00647686">
        <w:t>The solution support setting up of an association between UAVC and UAV</w:t>
      </w:r>
      <w:r w:rsidRPr="00647686">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368" w:name="_Toc43132018"/>
      <w:bookmarkStart w:id="369" w:name="_Toc43192930"/>
      <w:bookmarkStart w:id="370" w:name="_Toc44583960"/>
      <w:bookmarkStart w:id="371" w:name="_Toc44584109"/>
      <w:bookmarkStart w:id="372" w:name="_Toc50481769"/>
      <w:bookmarkStart w:id="373" w:name="_Toc54846703"/>
      <w:bookmarkStart w:id="374" w:name="_Toc57622247"/>
      <w:bookmarkStart w:id="375" w:name="_Toc57623962"/>
      <w:bookmarkStart w:id="376" w:name="_Toc57625652"/>
      <w:r w:rsidRPr="002D3C5B">
        <w:t>6.4.2</w:t>
      </w:r>
      <w:r w:rsidRPr="002D3C5B">
        <w:tab/>
        <w:t>Procedure</w:t>
      </w:r>
      <w:bookmarkEnd w:id="368"/>
      <w:bookmarkEnd w:id="369"/>
      <w:bookmarkEnd w:id="370"/>
      <w:bookmarkEnd w:id="371"/>
      <w:bookmarkEnd w:id="372"/>
      <w:bookmarkEnd w:id="373"/>
      <w:bookmarkEnd w:id="374"/>
      <w:bookmarkEnd w:id="375"/>
      <w:bookmarkEnd w:id="376"/>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377" w:name="_Toc50481770"/>
      <w:bookmarkStart w:id="378" w:name="_Toc54846704"/>
      <w:bookmarkStart w:id="379" w:name="_Toc57622248"/>
      <w:bookmarkStart w:id="380" w:name="_Toc57623963"/>
      <w:bookmarkStart w:id="381" w:name="_Toc57625653"/>
      <w:r>
        <w:lastRenderedPageBreak/>
        <w:t>6.4.2.1</w:t>
      </w:r>
      <w:r>
        <w:tab/>
        <w:t>Procedure for 5GS</w:t>
      </w:r>
      <w:bookmarkEnd w:id="377"/>
      <w:bookmarkEnd w:id="378"/>
      <w:bookmarkEnd w:id="379"/>
      <w:bookmarkEnd w:id="380"/>
      <w:bookmarkEnd w:id="381"/>
    </w:p>
    <w:p w14:paraId="4E73BAF5" w14:textId="77777777" w:rsidR="00761E08" w:rsidRPr="002D3C5B" w:rsidRDefault="00761E08" w:rsidP="00DA29AA">
      <w:pPr>
        <w:pStyle w:val="TH"/>
      </w:pPr>
      <w:r w:rsidRPr="002D3C5B">
        <w:object w:dxaOrig="10395" w:dyaOrig="8535" w14:anchorId="23167A32">
          <v:shape id="_x0000_i1029" type="#_x0000_t75" style="width:481.55pt;height:394.55pt" o:ole="">
            <v:imagedata r:id="rId28" o:title=""/>
          </v:shape>
          <o:OLEObject Type="Embed" ProgID="Visio.Drawing.15" ShapeID="_x0000_i1029" DrawAspect="Content" ObjectID="_1668241340" r:id="rId29"/>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6B6F25" w:rsidR="00737527" w:rsidRPr="002D3C5B" w:rsidRDefault="00737527" w:rsidP="00812305">
      <w:pPr>
        <w:pStyle w:val="NO"/>
      </w:pPr>
      <w:bookmarkStart w:id="382" w:name="_Hlk47979588"/>
      <w:r>
        <w:t>NOTE</w:t>
      </w:r>
      <w:r w:rsidR="00A75FB8">
        <w:t> </w:t>
      </w:r>
      <w:r>
        <w:t>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382"/>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r w:rsidR="00B008A6">
        <w:t xml:space="preserve">PCF or </w:t>
      </w:r>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B008A6" w:rsidRPr="00647686">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B008A6" w:rsidRPr="00647686">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pPr>
      <w:r w:rsidRPr="002D3C5B">
        <w:tab/>
        <w:t>If the check is un-successful a response is sent to the UAV rejecting the request.</w:t>
      </w:r>
    </w:p>
    <w:p w14:paraId="3371B79D" w14:textId="5E650882" w:rsidR="00B008A6" w:rsidRPr="002D3C5B" w:rsidRDefault="00B008A6" w:rsidP="00647686">
      <w:pPr>
        <w:pStyle w:val="NO"/>
      </w:pPr>
      <w:r>
        <w:t>NOTE</w:t>
      </w:r>
      <w:r w:rsidR="00A75FB8">
        <w:t> </w:t>
      </w:r>
      <w:r>
        <w:t>2:</w:t>
      </w:r>
      <w:r>
        <w:tab/>
        <w:t xml:space="preserve">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w:t>
      </w:r>
      <w:r w:rsidR="00A75FB8">
        <w:t>subscription</w:t>
      </w:r>
      <w:r>
        <w:t xml:space="preserve"> info (VPLMN Address Allowed) allowing the same DNN/APN to be used in a roaming case. In this second solution the information about aerial subscription is not needed.</w:t>
      </w:r>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0FB3527C" w:rsidR="00761E08" w:rsidRPr="002D3C5B" w:rsidRDefault="00737527" w:rsidP="00A75FB8">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69876F8E" w14:textId="5259B7EF" w:rsidR="00DA29AA" w:rsidRPr="002D3C5B" w:rsidRDefault="00DA29AA" w:rsidP="00DA29AA">
      <w:pPr>
        <w:pStyle w:val="B1"/>
      </w:pPr>
      <w:r w:rsidRPr="002D3C5B">
        <w:tab/>
      </w:r>
      <w:r w:rsidR="00B008A6">
        <w:t>T</w:t>
      </w:r>
      <w:r w:rsidRPr="002D3C5B">
        <w:t xml:space="preserve">he UAS operator </w:t>
      </w:r>
      <w:r w:rsidR="00B008A6">
        <w:t>may</w:t>
      </w:r>
      <w:r w:rsidRPr="002D3C5B">
        <w:t xml:space="preserve"> </w:t>
      </w:r>
      <w:r w:rsidR="00A75FB8">
        <w:t xml:space="preserve">have </w:t>
      </w:r>
      <w:r w:rsidRPr="002D3C5B">
        <w:t>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7433A92D" w:rsidR="00737527" w:rsidRPr="002D3C5B" w:rsidRDefault="00737527" w:rsidP="00737527">
      <w:pPr>
        <w:pStyle w:val="NO"/>
      </w:pPr>
      <w:r>
        <w:t>NOTE</w:t>
      </w:r>
      <w:r w:rsidR="00A75FB8">
        <w:t> </w:t>
      </w:r>
      <w:r w:rsidR="00B008A6">
        <w:t>4</w:t>
      </w:r>
      <w:r>
        <w:t>:</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603C358E" w14:textId="559C71A8" w:rsidR="00737527" w:rsidRPr="002D3C5B" w:rsidRDefault="00737527" w:rsidP="00737527">
      <w:pPr>
        <w:pStyle w:val="Heading4"/>
      </w:pPr>
      <w:bookmarkStart w:id="383" w:name="_Toc50481771"/>
      <w:bookmarkStart w:id="384" w:name="_Toc54846705"/>
      <w:bookmarkStart w:id="385" w:name="_Toc57622249"/>
      <w:bookmarkStart w:id="386" w:name="_Toc57623964"/>
      <w:bookmarkStart w:id="387" w:name="_Toc57625654"/>
      <w:r>
        <w:lastRenderedPageBreak/>
        <w:t>6.4.2.2</w:t>
      </w:r>
      <w:r>
        <w:tab/>
        <w:t>Procedure for EPS</w:t>
      </w:r>
      <w:bookmarkEnd w:id="383"/>
      <w:bookmarkEnd w:id="384"/>
      <w:bookmarkEnd w:id="385"/>
      <w:bookmarkEnd w:id="386"/>
      <w:bookmarkEnd w:id="387"/>
    </w:p>
    <w:p w14:paraId="5DEF0111" w14:textId="77777777" w:rsidR="00761E08" w:rsidRPr="002D3C5B" w:rsidRDefault="00761E08" w:rsidP="00DA29AA">
      <w:pPr>
        <w:pStyle w:val="TH"/>
      </w:pPr>
      <w:r w:rsidRPr="002D3C5B">
        <w:object w:dxaOrig="10395" w:dyaOrig="8535" w14:anchorId="305AA210">
          <v:shape id="_x0000_i1030" type="#_x0000_t75" style="width:481.55pt;height:394.55pt" o:ole="">
            <v:imagedata r:id="rId30" o:title=""/>
          </v:shape>
          <o:OLEObject Type="Embed" ProgID="Visio.Drawing.15" ShapeID="_x0000_i1030" DrawAspect="Content" ObjectID="_1668241341" r:id="rId31"/>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57E4F241" w:rsidR="00F669A2" w:rsidRDefault="00F669A2" w:rsidP="00F669A2">
      <w:pPr>
        <w:pStyle w:val="NO"/>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w:t>
      </w:r>
      <w:r w:rsidR="005356B2">
        <w:t>R</w:t>
      </w:r>
      <w:r>
        <w:t>F be applied to the matching traffic based on subscription date (UAV, UAVC, neither).</w:t>
      </w:r>
    </w:p>
    <w:p w14:paraId="0D57587B" w14:textId="46F16851" w:rsidR="00B008A6" w:rsidRDefault="00B008A6" w:rsidP="00B008A6">
      <w:pPr>
        <w:pStyle w:val="NO"/>
      </w:pPr>
      <w:r>
        <w:t>NOTE</w:t>
      </w:r>
      <w:r w:rsidR="00A75FB8">
        <w:t> </w:t>
      </w:r>
      <w:r>
        <w:t>2:</w:t>
      </w:r>
      <w:r>
        <w:tab/>
        <w:t xml:space="preserve">If TLS is used and header enrichment shall be performed, an alternative is to integrate a HTTP(S) proxy functionality in the PGW. </w:t>
      </w:r>
      <w:r w:rsidRPr="000B7E70">
        <w:t>Since the UAS-AF is in the MNO</w:t>
      </w:r>
      <w:r w:rsidR="00647686">
        <w:t>'</w:t>
      </w:r>
      <w:r w:rsidRPr="000B7E70">
        <w:t>s domain it should be possible to provision the corresponding certificate to the PGW. This would enable the PGW to terminate TLS for HTTPS-requests destined to the UAS-AF and then apply header-enrichment on the unencrypted  request before forwarding them to the UAS-AF.</w:t>
      </w:r>
    </w:p>
    <w:p w14:paraId="40C10D90" w14:textId="75F220DF" w:rsidR="005356B2" w:rsidRDefault="00A75FB8" w:rsidP="00A75FB8">
      <w:pPr>
        <w:pStyle w:val="NO"/>
      </w:pPr>
      <w:r>
        <w:lastRenderedPageBreak/>
        <w:tab/>
      </w:r>
      <w:r w:rsidR="005356B2">
        <w:t xml:space="preserve">In </w:t>
      </w:r>
      <w:r>
        <w:t xml:space="preserve">the </w:t>
      </w:r>
      <w:r w:rsidR="005356B2">
        <w:t>case of roaming the certificate is managed by the visited MNO and the certificate needs to be verified by the UAV UE which is not possible without specific solution. As this part of the solution is only for the specific case of EPC it is assumed it can either be limited to non-roaming use or where implicit trust can be assumed. The latter is out of 3GPP scope.</w:t>
      </w:r>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274F44F8" w:rsidR="00737527" w:rsidRDefault="00737527" w:rsidP="00737527">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pPr>
      <w:r>
        <w:t>10.</w:t>
      </w:r>
      <w:r>
        <w:tab/>
        <w:t>After step 9 UAV Operation can be handled over the secure connection between UAV and UTM/USS.</w:t>
      </w:r>
    </w:p>
    <w:p w14:paraId="57168407" w14:textId="049AAB7D" w:rsidR="00B008A6" w:rsidRDefault="00B008A6" w:rsidP="00B008A6">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p>
    <w:p w14:paraId="2F45B3CB" w14:textId="77777777" w:rsidR="00B008A6" w:rsidRDefault="00B008A6" w:rsidP="00647686">
      <w:pPr>
        <w:pStyle w:val="TH"/>
      </w:pPr>
      <w:r w:rsidRPr="002D3C5B">
        <w:object w:dxaOrig="10395" w:dyaOrig="8535" w14:anchorId="4F87FEC5">
          <v:shape id="_x0000_i1031" type="#_x0000_t75" style="width:481.55pt;height:394.55pt" o:ole="">
            <v:imagedata r:id="rId32" o:title=""/>
          </v:shape>
          <o:OLEObject Type="Embed" ProgID="Visio.Drawing.15" ShapeID="_x0000_i1031" DrawAspect="Content" ObjectID="_1668241342" r:id="rId33"/>
        </w:object>
      </w:r>
    </w:p>
    <w:p w14:paraId="200F4E03" w14:textId="77777777" w:rsidR="00B008A6" w:rsidRDefault="00B008A6" w:rsidP="00B008A6">
      <w:pPr>
        <w:pStyle w:val="TF"/>
      </w:pPr>
      <w:r>
        <w:t xml:space="preserve">Figure 6.4.2.2-2 5GC/EPC Interworking Arch UAV </w:t>
      </w:r>
      <w:r w:rsidRPr="002D3C5B">
        <w:t>Authentication and Authorization</w:t>
      </w:r>
    </w:p>
    <w:p w14:paraId="063085B6" w14:textId="77777777" w:rsidR="00B008A6" w:rsidRDefault="00B008A6" w:rsidP="00B008A6">
      <w:pPr>
        <w:pStyle w:val="B1"/>
      </w:pPr>
      <w:r>
        <w:t>1.</w:t>
      </w:r>
      <w:r>
        <w:tab/>
        <w:t>The UAV performs an Attach and a PDN connection activation. As the UAV has a subscription indicating UAV capability the PCF generates a PCC rule indicating UAV application and header enrichment policy.</w:t>
      </w:r>
    </w:p>
    <w:p w14:paraId="0E864893" w14:textId="77777777" w:rsidR="00B008A6" w:rsidRDefault="00B008A6" w:rsidP="00B008A6">
      <w:pPr>
        <w:pStyle w:val="B1"/>
      </w:pPr>
      <w:r>
        <w:t>2.</w:t>
      </w:r>
      <w:r>
        <w:tab/>
        <w:t>The UAV triggers request for UAV Operation (C2).</w:t>
      </w:r>
    </w:p>
    <w:p w14:paraId="509ADE62" w14:textId="77777777" w:rsidR="00B008A6" w:rsidRDefault="00B008A6" w:rsidP="00B008A6">
      <w:pPr>
        <w:pStyle w:val="B1"/>
      </w:pPr>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p>
    <w:p w14:paraId="60522B2B" w14:textId="6C8F7870" w:rsidR="00B008A6" w:rsidRDefault="00B008A6" w:rsidP="00B008A6">
      <w:pPr>
        <w:pStyle w:val="NO"/>
      </w:pPr>
      <w:r>
        <w:t>NOTE</w:t>
      </w:r>
      <w:r w:rsidR="00A75FB8">
        <w:t> </w:t>
      </w:r>
      <w:r>
        <w:t>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p>
    <w:p w14:paraId="4B4EFB18" w14:textId="77777777" w:rsidR="00B008A6" w:rsidRPr="002D3C5B" w:rsidRDefault="00B008A6" w:rsidP="00B008A6">
      <w:pPr>
        <w:pStyle w:val="B1"/>
      </w:pPr>
      <w:r>
        <w:t>4.</w:t>
      </w:r>
      <w:r>
        <w:tab/>
      </w:r>
      <w:r w:rsidRPr="002D3C5B">
        <w:t>The UAS AF can get the relevant subscription information from PCF or UDM</w:t>
      </w:r>
      <w:r>
        <w:t>/HSS</w:t>
      </w:r>
      <w:r w:rsidRPr="002D3C5B">
        <w:t xml:space="preserve"> with support from existing BSF functionality.</w:t>
      </w:r>
    </w:p>
    <w:p w14:paraId="3003A5D4" w14:textId="77777777" w:rsidR="00B008A6" w:rsidRPr="002D3C5B" w:rsidRDefault="00B008A6" w:rsidP="00B008A6">
      <w:pPr>
        <w:pStyle w:val="B1"/>
      </w:pPr>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sidRPr="00647686">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p>
    <w:p w14:paraId="16FD9541" w14:textId="77777777" w:rsidR="00B008A6" w:rsidRPr="002D3C5B" w:rsidRDefault="00B008A6" w:rsidP="00B008A6">
      <w:pPr>
        <w:pStyle w:val="B1"/>
      </w:pPr>
      <w:r w:rsidRPr="002D3C5B">
        <w:lastRenderedPageBreak/>
        <w:tab/>
        <w:t>The request can contain an indication about the used mobile operator and 3GPP UAV identity. Additionally, it forwards also the UAV specific information received in the UAV request e.g. using HTTPS POST.</w:t>
      </w:r>
    </w:p>
    <w:p w14:paraId="19538CEC" w14:textId="77777777" w:rsidR="00B008A6" w:rsidRPr="002D3C5B" w:rsidRDefault="00B008A6" w:rsidP="00B008A6">
      <w:pPr>
        <w:pStyle w:val="B1"/>
      </w:pPr>
      <w:r w:rsidRPr="002D3C5B">
        <w:tab/>
        <w:t>If the check is un-successful a response is sent to the UAV rejecting the request.</w:t>
      </w:r>
    </w:p>
    <w:p w14:paraId="3551F6F4" w14:textId="77777777" w:rsidR="00B008A6" w:rsidRDefault="00B008A6" w:rsidP="00B008A6">
      <w:pPr>
        <w:pStyle w:val="B1"/>
      </w:pPr>
      <w:r>
        <w:t>6</w:t>
      </w:r>
      <w:r w:rsidRPr="002D3C5B">
        <w:t>.</w:t>
      </w:r>
      <w:r w:rsidRPr="002D3C5B">
        <w:tab/>
        <w:t>UTM/UTS checks the request for UAV operation from the UAS AF using the combined information from the UAV and from the UAVs mobile network operator.</w:t>
      </w:r>
    </w:p>
    <w:p w14:paraId="247BB17B" w14:textId="3014C319" w:rsidR="00B008A6" w:rsidRPr="002D3C5B" w:rsidRDefault="00B008A6" w:rsidP="00B008A6">
      <w:pPr>
        <w:pStyle w:val="NO"/>
      </w:pPr>
      <w:r>
        <w:t>NOTE</w:t>
      </w:r>
      <w:r w:rsidR="00A75FB8">
        <w:t> </w:t>
      </w:r>
      <w:r>
        <w:t>5:</w:t>
      </w:r>
      <w:r>
        <w:tab/>
        <w:t>The UAV information sent to the UTM/USS via the UAS AF is handled in the user plane and on application level. How the UTM/USS verifies the UAV information is done purely on the application level and out of 3GPP scope.</w:t>
      </w:r>
    </w:p>
    <w:p w14:paraId="3854700F" w14:textId="0EBB2A45" w:rsidR="00B008A6" w:rsidRPr="00A75FB8" w:rsidRDefault="00B008A6" w:rsidP="00B008A6">
      <w:pPr>
        <w:pStyle w:val="B1"/>
      </w:pPr>
      <w:r w:rsidRPr="00A75FB8">
        <w:tab/>
        <w:t xml:space="preserve">The UAS operator may </w:t>
      </w:r>
      <w:r w:rsidR="00A75FB8">
        <w:t xml:space="preserve">have </w:t>
      </w:r>
      <w:r w:rsidRPr="00A75FB8">
        <w:t>already provided flight path information to the UTM/USS with a procedure which is out of scope of 3GPP.</w:t>
      </w:r>
    </w:p>
    <w:p w14:paraId="1A5BC804" w14:textId="77777777" w:rsidR="00B008A6" w:rsidRPr="002D3C5B" w:rsidRDefault="00B008A6" w:rsidP="00B008A6">
      <w:pPr>
        <w:pStyle w:val="B1"/>
      </w:pPr>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p>
    <w:p w14:paraId="4E150FC1" w14:textId="77777777" w:rsidR="00B008A6" w:rsidRDefault="00B008A6" w:rsidP="00B008A6">
      <w:pPr>
        <w:pStyle w:val="B1"/>
      </w:pPr>
      <w:r w:rsidRPr="002D3C5B">
        <w:tab/>
        <w:t>If the check is un-successful a response is sent to the UAS AF rejecting the request.</w:t>
      </w:r>
      <w:r w:rsidRPr="002D3C5B">
        <w:tab/>
      </w:r>
    </w:p>
    <w:p w14:paraId="190A31D6" w14:textId="77777777" w:rsidR="00B008A6" w:rsidRPr="002D3C5B" w:rsidRDefault="00B008A6" w:rsidP="00B008A6">
      <w:pPr>
        <w:pStyle w:val="B1"/>
      </w:pPr>
      <w:r>
        <w:t>8.</w:t>
      </w:r>
      <w:r>
        <w:tab/>
      </w:r>
      <w:r w:rsidRPr="002D3C5B">
        <w:t>The UAS AF forwards the response from the UTM/USS to the UAV as a response to the request in step </w:t>
      </w:r>
      <w:r>
        <w:t>3</w:t>
      </w:r>
      <w:r w:rsidRPr="002D3C5B">
        <w:t>.</w:t>
      </w:r>
    </w:p>
    <w:p w14:paraId="3726A699" w14:textId="77777777" w:rsidR="00B008A6" w:rsidRDefault="00B008A6" w:rsidP="00B008A6">
      <w:pPr>
        <w:pStyle w:val="B1"/>
      </w:pPr>
      <w:r>
        <w:t>9</w:t>
      </w:r>
      <w:r w:rsidRPr="002D3C5B">
        <w:t>.</w:t>
      </w:r>
      <w:r w:rsidRPr="002D3C5B">
        <w:tab/>
        <w:t>UAV triggers a set-up of a secure connection to UTM/USS e.g. using the token received in step </w:t>
      </w:r>
      <w:r>
        <w:t>8</w:t>
      </w:r>
      <w:r w:rsidRPr="002D3C5B">
        <w:t>.</w:t>
      </w:r>
    </w:p>
    <w:p w14:paraId="60D21CD6" w14:textId="12EB2DFA" w:rsidR="00B008A6" w:rsidRPr="002D3C5B" w:rsidRDefault="00B008A6" w:rsidP="00B008A6">
      <w:pPr>
        <w:pStyle w:val="NO"/>
      </w:pPr>
      <w:r>
        <w:t>NOTE</w:t>
      </w:r>
      <w:r w:rsidR="00A75FB8">
        <w:t> </w:t>
      </w:r>
      <w:r>
        <w:t>6:</w:t>
      </w:r>
      <w:r>
        <w:tab/>
        <w:t>As an example, secure web-socket, gRPC, etc. can be used to establish a secure connection which is outside the scope of 3GPP.</w:t>
      </w:r>
    </w:p>
    <w:p w14:paraId="77A9351A" w14:textId="77777777" w:rsidR="00B008A6" w:rsidRDefault="00B008A6" w:rsidP="00B008A6">
      <w:pPr>
        <w:pStyle w:val="B1"/>
      </w:pPr>
      <w:r>
        <w:t>10</w:t>
      </w:r>
      <w:r w:rsidRPr="002D3C5B">
        <w:t>.</w:t>
      </w:r>
      <w:r>
        <w:tab/>
      </w:r>
      <w:r w:rsidRPr="002D3C5B">
        <w:t>After step 9 UAV Operation can be handled over the secure connection between UAV and UTM/USS.</w:t>
      </w:r>
    </w:p>
    <w:p w14:paraId="61E87960" w14:textId="77777777" w:rsidR="00737527" w:rsidRDefault="00737527" w:rsidP="00737527">
      <w:pPr>
        <w:pStyle w:val="Heading4"/>
      </w:pPr>
      <w:bookmarkStart w:id="388" w:name="_Toc50481772"/>
      <w:bookmarkStart w:id="389" w:name="_Toc54846706"/>
      <w:bookmarkStart w:id="390" w:name="_Toc57622250"/>
      <w:bookmarkStart w:id="391" w:name="_Toc57623965"/>
      <w:bookmarkStart w:id="392" w:name="_Toc57625655"/>
      <w:r>
        <w:t>6.4.2.3</w:t>
      </w:r>
      <w:r>
        <w:tab/>
        <w:t>Procedure for UAVC and UAV Association</w:t>
      </w:r>
      <w:bookmarkEnd w:id="388"/>
      <w:bookmarkEnd w:id="389"/>
      <w:bookmarkEnd w:id="390"/>
      <w:bookmarkEnd w:id="391"/>
      <w:bookmarkEnd w:id="392"/>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15821BFD" w14:textId="1B7EC1D8" w:rsidR="00B008A6" w:rsidRDefault="00B008A6" w:rsidP="00F669A2">
      <w:pPr>
        <w:pStyle w:val="TH"/>
      </w:pPr>
      <w:r>
        <w:object w:dxaOrig="10620" w:dyaOrig="8550" w14:anchorId="6C1923C9">
          <v:shape id="_x0000_i1032" type="#_x0000_t75" style="width:481.55pt;height:387.65pt" o:ole="">
            <v:imagedata r:id="rId34" o:title=""/>
          </v:shape>
          <o:OLEObject Type="Embed" ProgID="Visio.Drawing.15" ShapeID="_x0000_i1032" DrawAspect="Content" ObjectID="_1668241343" r:id="rId35"/>
        </w:object>
      </w:r>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393" w:name="_Toc43192931"/>
      <w:bookmarkStart w:id="394" w:name="_Toc44583961"/>
      <w:bookmarkStart w:id="395" w:name="_Toc44584110"/>
      <w:bookmarkStart w:id="396" w:name="_Toc50481773"/>
      <w:bookmarkStart w:id="397" w:name="_Toc54846707"/>
      <w:bookmarkStart w:id="398" w:name="_Toc57622251"/>
      <w:bookmarkStart w:id="399" w:name="_Toc57623966"/>
      <w:bookmarkStart w:id="400" w:name="_Toc43132019"/>
      <w:bookmarkStart w:id="401" w:name="_Toc57625656"/>
      <w:r w:rsidRPr="002D3C5B">
        <w:lastRenderedPageBreak/>
        <w:t>6.4.3</w:t>
      </w:r>
      <w:r w:rsidRPr="002D3C5B">
        <w:tab/>
      </w:r>
      <w:r w:rsidR="00F86954" w:rsidRPr="002D3C5B">
        <w:t>Impacts on services, entities and interfaces</w:t>
      </w:r>
      <w:bookmarkEnd w:id="393"/>
      <w:bookmarkEnd w:id="394"/>
      <w:bookmarkEnd w:id="395"/>
      <w:bookmarkEnd w:id="396"/>
      <w:bookmarkEnd w:id="397"/>
      <w:bookmarkEnd w:id="398"/>
      <w:bookmarkEnd w:id="399"/>
      <w:bookmarkEnd w:id="401"/>
    </w:p>
    <w:bookmarkEnd w:id="400"/>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4CFB06C9" w14:textId="1361E4C6" w:rsidR="00761E08" w:rsidRPr="002D3C5B" w:rsidRDefault="00761E08" w:rsidP="00761E08">
      <w:pPr>
        <w:pStyle w:val="B1"/>
      </w:pPr>
      <w:r w:rsidRPr="002D3C5B">
        <w:t>-</w:t>
      </w:r>
      <w:r w:rsidRPr="002D3C5B">
        <w:tab/>
        <w:t>AMF</w:t>
      </w:r>
      <w:r w:rsidR="005356B2">
        <w:t>/PCF</w:t>
      </w:r>
      <w:r w:rsidR="00DA29AA" w:rsidRPr="002D3C5B">
        <w:t>:</w:t>
      </w:r>
    </w:p>
    <w:p w14:paraId="554039BD" w14:textId="3A8EF27A" w:rsidR="00761E08" w:rsidRDefault="00761E08" w:rsidP="00761E08">
      <w:pPr>
        <w:pStyle w:val="B2"/>
      </w:pPr>
      <w:r w:rsidRPr="002D3C5B">
        <w:t>-</w:t>
      </w:r>
      <w:r w:rsidRPr="002D3C5B">
        <w:tab/>
        <w:t>Handle subscription information for UAV</w:t>
      </w:r>
      <w:r w:rsidR="00DA29AA" w:rsidRPr="002D3C5B">
        <w:t>.</w:t>
      </w:r>
    </w:p>
    <w:p w14:paraId="18F90C16" w14:textId="4A24D801" w:rsidR="005356B2" w:rsidRPr="002D3C5B" w:rsidRDefault="005356B2" w:rsidP="00761E08">
      <w:pPr>
        <w:pStyle w:val="B2"/>
      </w:pPr>
      <w:r>
        <w:t>-</w:t>
      </w:r>
      <w:r>
        <w:tab/>
        <w:t>Handling of  subscription request from UAS AF via PCF.</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402" w:name="_Toc26520138"/>
      <w:bookmarkStart w:id="403" w:name="_Toc26530876"/>
      <w:bookmarkStart w:id="404" w:name="_Toc26530926"/>
      <w:bookmarkStart w:id="405" w:name="_Toc26530975"/>
      <w:bookmarkStart w:id="406" w:name="_Toc43132020"/>
      <w:bookmarkStart w:id="407" w:name="_Toc43192932"/>
      <w:bookmarkStart w:id="408" w:name="_Toc44583962"/>
      <w:bookmarkStart w:id="409" w:name="_Toc44584111"/>
      <w:bookmarkStart w:id="410" w:name="_Toc50481774"/>
      <w:bookmarkStart w:id="411" w:name="_Toc54846708"/>
      <w:bookmarkStart w:id="412" w:name="_Toc57622252"/>
      <w:bookmarkStart w:id="413" w:name="_Toc57623967"/>
      <w:bookmarkStart w:id="414" w:name="_Toc57625657"/>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402"/>
      <w:bookmarkEnd w:id="403"/>
      <w:bookmarkEnd w:id="404"/>
      <w:bookmarkEnd w:id="405"/>
      <w:r w:rsidRPr="002D3C5B">
        <w:t>UAV authentication and authorization by USS/UTM based on NAS supplementary and secondary authentication and authorization procedures</w:t>
      </w:r>
      <w:bookmarkEnd w:id="406"/>
      <w:bookmarkEnd w:id="407"/>
      <w:bookmarkEnd w:id="408"/>
      <w:bookmarkEnd w:id="409"/>
      <w:bookmarkEnd w:id="410"/>
      <w:bookmarkEnd w:id="411"/>
      <w:bookmarkEnd w:id="412"/>
      <w:bookmarkEnd w:id="413"/>
      <w:bookmarkEnd w:id="414"/>
    </w:p>
    <w:p w14:paraId="70C2A1DF" w14:textId="094DF240" w:rsidR="00281601" w:rsidRPr="002D3C5B" w:rsidRDefault="00281601" w:rsidP="00281601">
      <w:pPr>
        <w:pStyle w:val="Heading3"/>
      </w:pPr>
      <w:bookmarkStart w:id="415" w:name="_Toc26520139"/>
      <w:bookmarkStart w:id="416" w:name="_Toc26530877"/>
      <w:bookmarkStart w:id="417" w:name="_Toc26530927"/>
      <w:bookmarkStart w:id="418" w:name="_Toc26530976"/>
      <w:bookmarkStart w:id="419" w:name="_Toc43132021"/>
      <w:bookmarkStart w:id="420" w:name="_Toc43192933"/>
      <w:bookmarkStart w:id="421" w:name="_Toc44583963"/>
      <w:bookmarkStart w:id="422" w:name="_Toc44584112"/>
      <w:bookmarkStart w:id="423" w:name="_Toc50481775"/>
      <w:bookmarkStart w:id="424" w:name="_Toc54846709"/>
      <w:bookmarkStart w:id="425" w:name="_Toc57622253"/>
      <w:bookmarkStart w:id="426" w:name="_Toc57623968"/>
      <w:bookmarkStart w:id="427" w:name="_Toc57625658"/>
      <w:r w:rsidRPr="002D3C5B">
        <w:t>6.5.1</w:t>
      </w:r>
      <w:r w:rsidRPr="002D3C5B">
        <w:tab/>
        <w:t>Introduction</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428" w:name="_Toc43132022"/>
      <w:bookmarkStart w:id="429" w:name="_Toc43192934"/>
      <w:bookmarkStart w:id="430" w:name="_Toc44583964"/>
      <w:bookmarkStart w:id="431" w:name="_Toc44584113"/>
      <w:bookmarkStart w:id="432" w:name="_Toc50481776"/>
      <w:bookmarkStart w:id="433" w:name="_Toc54846710"/>
      <w:bookmarkStart w:id="434" w:name="_Toc57622254"/>
      <w:bookmarkStart w:id="435" w:name="_Toc57623969"/>
      <w:bookmarkStart w:id="436" w:name="_Toc57625659"/>
      <w:r w:rsidRPr="002D3C5B">
        <w:t>6.5.2</w:t>
      </w:r>
      <w:r w:rsidRPr="002D3C5B">
        <w:tab/>
        <w:t>Functional Description</w:t>
      </w:r>
      <w:bookmarkEnd w:id="428"/>
      <w:bookmarkEnd w:id="429"/>
      <w:bookmarkEnd w:id="430"/>
      <w:bookmarkEnd w:id="431"/>
      <w:bookmarkEnd w:id="432"/>
      <w:bookmarkEnd w:id="433"/>
      <w:bookmarkEnd w:id="434"/>
      <w:bookmarkEnd w:id="435"/>
      <w:bookmarkEnd w:id="436"/>
    </w:p>
    <w:p w14:paraId="28D59F74" w14:textId="45A00D93" w:rsidR="00281601" w:rsidRPr="002D3C5B" w:rsidRDefault="00281601" w:rsidP="00DA29AA">
      <w:pPr>
        <w:pStyle w:val="Heading4"/>
      </w:pPr>
      <w:bookmarkStart w:id="437" w:name="_Toc43132023"/>
      <w:bookmarkStart w:id="438" w:name="_Toc43192935"/>
      <w:bookmarkStart w:id="439" w:name="_Toc44583965"/>
      <w:bookmarkStart w:id="440" w:name="_Toc44584114"/>
      <w:bookmarkStart w:id="441" w:name="_Toc50481777"/>
      <w:bookmarkStart w:id="442" w:name="_Toc54846711"/>
      <w:bookmarkStart w:id="443" w:name="_Toc57622255"/>
      <w:bookmarkStart w:id="444" w:name="_Toc57623970"/>
      <w:bookmarkStart w:id="445" w:name="_Toc57625660"/>
      <w:r w:rsidRPr="002D3C5B">
        <w:t>6.5.2.1</w:t>
      </w:r>
      <w:r w:rsidR="00DA29AA" w:rsidRPr="002D3C5B">
        <w:tab/>
      </w:r>
      <w:r w:rsidRPr="002D3C5B">
        <w:t>Assumptions</w:t>
      </w:r>
      <w:bookmarkEnd w:id="437"/>
      <w:bookmarkEnd w:id="438"/>
      <w:bookmarkEnd w:id="439"/>
      <w:bookmarkEnd w:id="440"/>
      <w:bookmarkEnd w:id="441"/>
      <w:bookmarkEnd w:id="442"/>
      <w:bookmarkEnd w:id="443"/>
      <w:bookmarkEnd w:id="444"/>
      <w:bookmarkEnd w:id="445"/>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148F3767" w:rsidR="002D3C5B" w:rsidRPr="002D3C5B" w:rsidRDefault="00F669A2" w:rsidP="00281601">
      <w:r>
        <w:lastRenderedPageBreak/>
        <w:t xml:space="preserve">It is assumed that the UE is assigned an External Identifier as 3GPP UAV ID, to be used for aerial operations as part of the Generic Public Subscription Identifier (GPSI), as described in clause 5.9.8 of </w:t>
      </w:r>
      <w:r w:rsidR="00647686">
        <w:t>TS 23.501 [</w:t>
      </w:r>
      <w:r>
        <w:t xml:space="preserve">12] and defined in </w:t>
      </w:r>
      <w:r w:rsidR="00647686">
        <w:t>TS 23.003 [</w:t>
      </w:r>
      <w:r>
        <w:t>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446"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446"/>
    </w:p>
    <w:p w14:paraId="4680B6A5" w14:textId="32F2D45E" w:rsidR="00281601" w:rsidRPr="002D3C5B" w:rsidRDefault="00281601" w:rsidP="002D3C5B">
      <w:pPr>
        <w:pStyle w:val="Heading4"/>
      </w:pPr>
      <w:bookmarkStart w:id="447" w:name="_Toc43132024"/>
      <w:bookmarkStart w:id="448" w:name="_Toc43192936"/>
      <w:bookmarkStart w:id="449" w:name="_Toc44583966"/>
      <w:bookmarkStart w:id="450" w:name="_Toc44584115"/>
      <w:bookmarkStart w:id="451" w:name="_Toc50481778"/>
      <w:bookmarkStart w:id="452" w:name="_Toc54846712"/>
      <w:bookmarkStart w:id="453" w:name="_Toc57622256"/>
      <w:bookmarkStart w:id="454" w:name="_Toc57623971"/>
      <w:bookmarkStart w:id="455" w:name="_Toc57625661"/>
      <w:r w:rsidRPr="002D3C5B">
        <w:t>6.5.2.2</w:t>
      </w:r>
      <w:r w:rsidR="002D3C5B" w:rsidRPr="002D3C5B">
        <w:tab/>
      </w:r>
      <w:r w:rsidRPr="002D3C5B">
        <w:t>Overview of the Solution</w:t>
      </w:r>
      <w:bookmarkEnd w:id="447"/>
      <w:bookmarkEnd w:id="448"/>
      <w:bookmarkEnd w:id="449"/>
      <w:bookmarkEnd w:id="450"/>
      <w:bookmarkEnd w:id="451"/>
      <w:bookmarkEnd w:id="452"/>
      <w:bookmarkEnd w:id="453"/>
      <w:bookmarkEnd w:id="454"/>
      <w:bookmarkEnd w:id="455"/>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2F8E677D" w:rsidR="00A63C66" w:rsidRDefault="00A63C66" w:rsidP="00A63C66">
      <w:pPr>
        <w:pStyle w:val="B2"/>
      </w:pPr>
      <w:r>
        <w:t>-</w:t>
      </w:r>
      <w:r>
        <w:tab/>
      </w:r>
      <w:r w:rsidR="002D3C5B" w:rsidRPr="002D3C5B">
        <w:t xml:space="preserve">a UAV 3GPP authentication/authorization may be performed by the CN when </w:t>
      </w:r>
      <w:r w:rsidR="00F417DC">
        <w:t>a</w:t>
      </w:r>
      <w:r w:rsidR="00F417DC" w:rsidRPr="002D3C5B">
        <w:t xml:space="preserve"> </w:t>
      </w:r>
      <w:r w:rsidR="002D3C5B" w:rsidRPr="002D3C5B">
        <w:t xml:space="preserve">UAV </w:t>
      </w:r>
      <w:r w:rsidR="00F417DC">
        <w:t xml:space="preserve">that has performed point 1 </w:t>
      </w:r>
      <w:r w:rsidR="002D3C5B" w:rsidRPr="002D3C5B">
        <w:t>accesses the 3GPP system</w:t>
      </w:r>
      <w:r>
        <w:t xml:space="preserve">, </w:t>
      </w:r>
      <w:r w:rsidRPr="00A63C66">
        <w:rPr>
          <w:lang w:val="en-US"/>
        </w:rPr>
        <w:t>after point 1 and 2 above are executed,</w:t>
      </w:r>
      <w:r w:rsidRPr="00752737">
        <w:t xml:space="preserve"> </w:t>
      </w:r>
      <w:r w:rsidR="00F417DC">
        <w:t>in order</w:t>
      </w:r>
      <w:r w:rsidR="002D3C5B" w:rsidRPr="002D3C5B">
        <w:t xml:space="preserve"> to ensure the UAV has successfully registered with USS/UTM and has therefore been authorized for operations by USS/UTM.</w:t>
      </w:r>
    </w:p>
    <w:p w14:paraId="5170CF0B" w14:textId="5455179A" w:rsidR="002D3C5B" w:rsidRDefault="00A63C66" w:rsidP="00A63C66">
      <w:pPr>
        <w:pStyle w:val="B2"/>
      </w:pPr>
      <w:r>
        <w:t>-</w:t>
      </w:r>
      <w:r>
        <w:tab/>
      </w:r>
      <w:r w:rsidR="002D3C5B" w:rsidRPr="002D3C5B">
        <w:t xml:space="preserve">The </w:t>
      </w:r>
      <w:r w:rsidR="002F54E6">
        <w:t>UUAA</w:t>
      </w:r>
      <w:r w:rsidR="002F54E6" w:rsidRPr="002D3C5B">
        <w:t xml:space="preserve"> </w:t>
      </w:r>
      <w:r w:rsidR="002D3C5B" w:rsidRPr="002D3C5B">
        <w:t>is triggered by the 3GPP CN based on subscription</w:t>
      </w:r>
      <w:r w:rsidR="00F417DC">
        <w:t>,</w:t>
      </w:r>
      <w:r w:rsidR="002D3C5B" w:rsidRPr="002D3C5B">
        <w:t xml:space="preserve"> local policies</w:t>
      </w:r>
      <w:r w:rsidR="00F417DC">
        <w:t>, and the information provided by the UAV (as described in the description of the procedures),</w:t>
      </w:r>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r w:rsidR="00F417DC">
        <w:t>.</w:t>
      </w:r>
      <w:r w:rsidR="00F417DC" w:rsidRPr="002D3C5B">
        <w:t xml:space="preserve"> </w:t>
      </w:r>
      <w:r w:rsidR="00F417DC">
        <w:t>T</w:t>
      </w:r>
      <w:r w:rsidR="00F417DC" w:rsidRPr="002D3C5B">
        <w:t xml:space="preserve">he </w:t>
      </w:r>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lastRenderedPageBreak/>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r w:rsidR="002F54E6">
        <w:rPr>
          <w:lang w:val="en-US"/>
        </w:rPr>
        <w:t xml:space="preserve"> </w:t>
      </w:r>
      <w:r w:rsidR="002F54E6">
        <w:rPr>
          <w:rFonts w:hint="eastAsia"/>
          <w:lang w:val="en-US" w:eastAsia="zh-CN"/>
        </w:rPr>
        <w:t>until the UTM triggered UAV re-authorization/re-authentication is success</w:t>
      </w:r>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2A9418F8"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w:t>
      </w:r>
      <w:r w:rsidR="00A75FB8">
        <w:rPr>
          <w:lang w:val="en-US"/>
        </w:rPr>
        <w:t xml:space="preserve">the </w:t>
      </w:r>
      <w:r w:rsidRPr="00F22863">
        <w:rPr>
          <w:lang w:val="en-US"/>
        </w:rPr>
        <w:t>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4EDA6066"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UAV controller pairing information according to the solutions defined in 6.5.3.1 and 6.5.3.2) in</w:t>
      </w:r>
      <w:r w:rsidR="00A75FB8">
        <w:t xml:space="preserve"> the</w:t>
      </w:r>
      <w:r w:rsidRPr="002D3C5B">
        <w:t xml:space="preserve">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lastRenderedPageBreak/>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rsidRPr="00A75FB8">
        <w:tab/>
      </w:r>
      <w:r w:rsidR="00A63C66" w:rsidRPr="00A75FB8">
        <w:t>If the pairing authorization fails, the establishment of UP connectivity for C2 communication between the</w:t>
      </w:r>
      <w:r w:rsidR="00A63C66" w:rsidRPr="00F22863">
        <w:rPr>
          <w:lang w:val="en-US"/>
        </w:rPr>
        <w:t xml:space="preserv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A75FB8">
        <w:t>5.</w:t>
      </w:r>
      <w:r w:rsidRPr="00A75FB8">
        <w:tab/>
      </w:r>
      <w:r w:rsidR="00A63C66" w:rsidRPr="00A75FB8">
        <w:t>Authorization for establishment of user plane resource</w:t>
      </w:r>
      <w:r w:rsidRPr="00A75FB8">
        <w:t xml:space="preserve">: the USS/UTM verifies </w:t>
      </w:r>
      <w:r w:rsidR="00A63C66" w:rsidRPr="00A75FB8">
        <w:t xml:space="preserve">any information the UAV may provide (e.g. </w:t>
      </w:r>
      <w:r w:rsidRPr="00A75FB8">
        <w:t xml:space="preserve">flight related information </w:t>
      </w:r>
      <w:r w:rsidR="00A63C66" w:rsidRPr="00A75FB8">
        <w:t>), authorizes the request</w:t>
      </w:r>
      <w:r w:rsidRPr="00A75FB8">
        <w:t>, and may interact with the 3GPP system to e.g. request the UAV location or subscribe to UAV location reporting. During this operation, the USS/UTM can interact with CN to provide information via SCEF/NEF.</w:t>
      </w:r>
      <w:r w:rsidR="00A63C66" w:rsidRPr="00A75FB8">
        <w:t xml:space="preserve"> This step is also carried out when a UAV is controlled</w:t>
      </w:r>
      <w:r w:rsidR="00A63C66" w:rsidRPr="00F22863">
        <w:t xml:space="preserve">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954B693" w:rsidR="00A63C66" w:rsidRPr="00F22863" w:rsidRDefault="00F669A2" w:rsidP="00F669A2">
      <w:pPr>
        <w:pStyle w:val="B1"/>
        <w:rPr>
          <w:lang w:val="en-US"/>
        </w:rPr>
      </w:pPr>
      <w:r>
        <w:rPr>
          <w:lang w:val="en-US"/>
        </w:rPr>
        <w:tab/>
      </w:r>
      <w:r w:rsidR="00A63C66" w:rsidRPr="00F22863">
        <w:rPr>
          <w:lang w:val="en-US"/>
        </w:rPr>
        <w:t xml:space="preserve">If </w:t>
      </w:r>
      <w:r w:rsidR="00A75FB8" w:rsidRPr="00F22863">
        <w:t>authorization</w:t>
      </w:r>
      <w:r w:rsidR="00A63C66" w:rsidRPr="00F22863">
        <w:t xml:space="preserve"> for establishment of user plane resource</w:t>
      </w:r>
      <w:r w:rsidR="00A63C66" w:rsidRPr="00F22863">
        <w:rPr>
          <w:lang w:val="en-US"/>
        </w:rPr>
        <w:t xml:space="preserve"> fails, the </w:t>
      </w:r>
      <w:r w:rsidR="00A63C66" w:rsidRPr="00A75FB8">
        <w:t>establishment</w:t>
      </w:r>
      <w:r w:rsidR="00A63C66" w:rsidRPr="00F22863">
        <w:rPr>
          <w:lang w:val="en-US"/>
        </w:rPr>
        <w:t xml:space="preserve">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6FAD9459" w:rsidR="00A63C66" w:rsidRPr="002D3C5B" w:rsidRDefault="00F669A2" w:rsidP="00F669A2">
      <w:pPr>
        <w:pStyle w:val="B1"/>
      </w:pPr>
      <w:r w:rsidRPr="00A75FB8">
        <w:tab/>
      </w:r>
      <w:r w:rsidR="00A63C66" w:rsidRPr="00A75FB8">
        <w:t>If the a</w:t>
      </w:r>
      <w:r w:rsidR="00A75FB8" w:rsidRPr="00A75FB8">
        <w:t>uthorization</w:t>
      </w:r>
      <w:r w:rsidR="00A63C66" w:rsidRPr="00A75FB8">
        <w:t xml:space="preserve"> for establishment of user plane resource fails, it is expected that an indication is provided by the USS/UTM to the UAV so that the UAV is informed of the cause of failure of establishment of connectivity for user plane connectivity for C2. This indication is at application layer and is passed</w:t>
      </w:r>
      <w:r w:rsidR="00A63C66" w:rsidRPr="00F22863">
        <w:rPr>
          <w:lang w:val="en-US"/>
        </w:rPr>
        <w:t xml:space="preserve">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456" w:name="_Toc50481779"/>
      <w:bookmarkStart w:id="457" w:name="_Toc54846713"/>
      <w:bookmarkStart w:id="458" w:name="_Toc57622257"/>
      <w:bookmarkStart w:id="459" w:name="_Toc57623972"/>
      <w:bookmarkStart w:id="460" w:name="_Toc57625662"/>
      <w:r w:rsidRPr="00F22863">
        <w:t>6.5.2.3 USS Discovery</w:t>
      </w:r>
      <w:bookmarkEnd w:id="456"/>
      <w:bookmarkEnd w:id="457"/>
      <w:bookmarkEnd w:id="458"/>
      <w:bookmarkEnd w:id="459"/>
      <w:bookmarkEnd w:id="460"/>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2339341B"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 the USS/UTM address information and the CAA-Level UAV ID (scenario 1) when the UAV is configured with both.</w:t>
      </w:r>
    </w:p>
    <w:p w14:paraId="0E0DA0B7" w14:textId="0452FD4D"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w:t>
      </w:r>
    </w:p>
    <w:p w14:paraId="34FAFC2F" w14:textId="2274FB31" w:rsidR="00281601" w:rsidRPr="002D3C5B" w:rsidRDefault="00281601" w:rsidP="00281601">
      <w:pPr>
        <w:pStyle w:val="Heading4"/>
      </w:pPr>
      <w:bookmarkStart w:id="461" w:name="_Toc43132025"/>
      <w:bookmarkStart w:id="462" w:name="_Toc43192937"/>
      <w:bookmarkStart w:id="463" w:name="_Toc44583967"/>
      <w:bookmarkStart w:id="464" w:name="_Toc44584116"/>
      <w:bookmarkStart w:id="465" w:name="_Toc50481780"/>
      <w:bookmarkStart w:id="466" w:name="_Toc54846714"/>
      <w:bookmarkStart w:id="467" w:name="_Toc57622258"/>
      <w:bookmarkStart w:id="468" w:name="_Toc57623973"/>
      <w:bookmarkStart w:id="469" w:name="_Toc57625663"/>
      <w:r w:rsidRPr="002D3C5B">
        <w:lastRenderedPageBreak/>
        <w:t>6.5.2.</w:t>
      </w:r>
      <w:r w:rsidR="00A63C66">
        <w:t>4</w:t>
      </w:r>
      <w:r w:rsidRPr="002D3C5B">
        <w:t xml:space="preserve"> Applicability to 5GS</w:t>
      </w:r>
      <w:bookmarkEnd w:id="461"/>
      <w:bookmarkEnd w:id="462"/>
      <w:bookmarkEnd w:id="463"/>
      <w:bookmarkEnd w:id="464"/>
      <w:bookmarkEnd w:id="465"/>
      <w:bookmarkEnd w:id="466"/>
      <w:bookmarkEnd w:id="467"/>
      <w:bookmarkEnd w:id="468"/>
      <w:bookmarkEnd w:id="469"/>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r w:rsidR="00F417DC">
        <w:rPr>
          <w:lang w:val="en-US"/>
        </w:rPr>
        <w:t xml:space="preserve">and based on the information provided by the UAV, </w:t>
      </w:r>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32857EE3" w14:textId="0E2EBF7A" w:rsidR="00281601" w:rsidRPr="002D3C5B" w:rsidRDefault="00281601" w:rsidP="002D3C5B">
      <w:pPr>
        <w:pStyle w:val="Heading4"/>
      </w:pPr>
      <w:bookmarkStart w:id="470" w:name="_Toc43132026"/>
      <w:bookmarkStart w:id="471" w:name="_Toc43192938"/>
      <w:bookmarkStart w:id="472" w:name="_Toc44583968"/>
      <w:bookmarkStart w:id="473" w:name="_Toc44584117"/>
      <w:bookmarkStart w:id="474" w:name="_Toc50481781"/>
      <w:bookmarkStart w:id="475" w:name="_Toc54846715"/>
      <w:bookmarkStart w:id="476" w:name="_Toc57622259"/>
      <w:bookmarkStart w:id="477" w:name="_Toc57623974"/>
      <w:bookmarkStart w:id="478" w:name="_Toc57625664"/>
      <w:r w:rsidRPr="002D3C5B">
        <w:t>6.5.2.</w:t>
      </w:r>
      <w:r w:rsidR="00A63C66">
        <w:t>5</w:t>
      </w:r>
      <w:r w:rsidR="002D3C5B" w:rsidRPr="002D3C5B">
        <w:tab/>
      </w:r>
      <w:r w:rsidRPr="002D3C5B">
        <w:t>Applicability to EPC</w:t>
      </w:r>
      <w:bookmarkEnd w:id="470"/>
      <w:bookmarkEnd w:id="471"/>
      <w:bookmarkEnd w:id="472"/>
      <w:bookmarkEnd w:id="473"/>
      <w:bookmarkEnd w:id="474"/>
      <w:bookmarkEnd w:id="475"/>
      <w:bookmarkEnd w:id="476"/>
      <w:bookmarkEnd w:id="477"/>
      <w:bookmarkEnd w:id="478"/>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2DB0201E" w:rsidR="002D3C5B" w:rsidRPr="002D3C5B" w:rsidRDefault="002D3C5B" w:rsidP="002D3C5B">
      <w:pPr>
        <w:pStyle w:val="B1"/>
      </w:pPr>
      <w:r w:rsidRPr="002D3C5B">
        <w:t>-</w:t>
      </w:r>
      <w:r w:rsidRPr="002D3C5B">
        <w:tab/>
      </w:r>
      <w:r w:rsidR="00F417DC">
        <w:t>I</w:t>
      </w:r>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356A344C" w:rsidR="002D3C5B" w:rsidRDefault="002D3C5B" w:rsidP="002D3C5B">
      <w:pPr>
        <w:pStyle w:val="B1"/>
        <w:rPr>
          <w:lang w:val="en-US"/>
        </w:rPr>
      </w:pPr>
      <w:r w:rsidRPr="002D3C5B">
        <w:t>-</w:t>
      </w:r>
      <w:r w:rsidRPr="002D3C5B">
        <w:tab/>
      </w:r>
      <w:r w:rsidR="00F417DC">
        <w:rPr>
          <w:lang w:val="en-US"/>
        </w:rPr>
        <w:t>When</w:t>
      </w:r>
      <w:r w:rsidR="00F417DC" w:rsidRPr="00F22863">
        <w:rPr>
          <w:lang w:val="en-US"/>
        </w:rPr>
        <w:t xml:space="preserve"> </w:t>
      </w:r>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w:t>
      </w:r>
      <w:r w:rsidR="00A75FB8">
        <w:rPr>
          <w:lang w:val="en-US"/>
        </w:rPr>
        <w:t> WG</w:t>
      </w:r>
      <w:r w:rsidR="00A63C66" w:rsidRPr="00F22863">
        <w:rPr>
          <w:lang w:val="en-US"/>
        </w:rPr>
        <w:t>2.</w:t>
      </w:r>
    </w:p>
    <w:p w14:paraId="0ABF0E1C" w14:textId="3A148D94" w:rsidR="00A63C66" w:rsidRPr="00647686" w:rsidRDefault="00A63C66" w:rsidP="00647686">
      <w:pPr>
        <w:pStyle w:val="B1"/>
      </w:pPr>
      <w:r w:rsidRPr="00647686">
        <w:t>-</w:t>
      </w:r>
      <w:r w:rsidRPr="00647686">
        <w:tab/>
        <w:t xml:space="preserve">if multiple PDN connections are used for UAS services (i.e. one for UAV-USS/UTM communications and a </w:t>
      </w:r>
      <w:bookmarkStart w:id="479" w:name="_Hlk49953900"/>
      <w:r w:rsidRPr="00647686">
        <w:t xml:space="preserve">separate PDU session for C2), the UUAA is performed during the Attach Procedure, whereas Authorization of UAV and networked UAV controller pairing, Flight path authorization/registration for flight operation, and authorization to establish user plane resources for C2, when performed, take place during the PDN Connection Establishment for the PDU Session for C2. In both cases, PCO-based mechanisms and NAS transport are used. This may include a single procedure where the UAV sends information to the USS/UTM in PCO and receives a response from USS/UTM in PCO, or by using a more complex PCO transport similarly to how </w:t>
      </w:r>
      <w:r w:rsidR="00F669A2" w:rsidRPr="00647686">
        <w:t>"</w:t>
      </w:r>
      <w:r w:rsidRPr="00647686">
        <w:t>secondary authentication/authorization by a DNN-AAA server during PDN connection establishment</w:t>
      </w:r>
      <w:r w:rsidR="00F669A2" w:rsidRPr="00647686">
        <w:t>"</w:t>
      </w:r>
      <w:r w:rsidRPr="00647686">
        <w:t xml:space="preserve"> is supported in EPC. This does not imply that EAP authentication is used, since it depends on the security mechanisms defined at </w:t>
      </w:r>
      <w:r w:rsidR="00F669A2" w:rsidRPr="00647686">
        <w:t>"</w:t>
      </w:r>
      <w:r w:rsidRPr="00647686">
        <w:t>application</w:t>
      </w:r>
      <w:r w:rsidR="00F669A2" w:rsidRPr="00647686">
        <w:t>"</w:t>
      </w:r>
      <w:r w:rsidRPr="00647686">
        <w:t xml:space="preserve"> level for UAV-USS/UTM security and to secure the CAA-level UAV ID, which are out of scope of SA</w:t>
      </w:r>
      <w:r w:rsidR="00647686" w:rsidRPr="00647686">
        <w:t> WG</w:t>
      </w:r>
      <w:r w:rsidRPr="00647686">
        <w:t>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479"/>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647686" w:rsidRDefault="00A63C66" w:rsidP="00647686">
      <w:pPr>
        <w:pStyle w:val="B2"/>
      </w:pPr>
      <w:r w:rsidRPr="00647686">
        <w:t>-</w:t>
      </w:r>
      <w:r w:rsidRPr="00647686">
        <w:tab/>
        <w:t xml:space="preserve">In case of single PDN connection, if Authorization of UAV and networked UAV controller pairing, Flight path authorization/registration for flight operation, or and authorization to establish user plane resources for </w:t>
      </w:r>
      <w:r w:rsidRPr="00647686">
        <w:lastRenderedPageBreak/>
        <w:t>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480" w:name="_Toc43132027"/>
      <w:bookmarkStart w:id="481" w:name="_Toc43192939"/>
      <w:bookmarkStart w:id="482" w:name="_Toc44583969"/>
      <w:bookmarkStart w:id="483" w:name="_Toc44584118"/>
      <w:bookmarkStart w:id="484" w:name="_Toc50481782"/>
      <w:bookmarkStart w:id="485" w:name="_Toc54846716"/>
      <w:bookmarkStart w:id="486" w:name="_Toc57622260"/>
      <w:bookmarkStart w:id="487" w:name="_Toc57623975"/>
      <w:bookmarkStart w:id="488" w:name="_Toc57625665"/>
      <w:r w:rsidRPr="002D3C5B">
        <w:t>6.5.3</w:t>
      </w:r>
      <w:r w:rsidRPr="002D3C5B">
        <w:tab/>
        <w:t>Procedures</w:t>
      </w:r>
      <w:bookmarkEnd w:id="480"/>
      <w:bookmarkEnd w:id="481"/>
      <w:bookmarkEnd w:id="482"/>
      <w:bookmarkEnd w:id="483"/>
      <w:bookmarkEnd w:id="484"/>
      <w:bookmarkEnd w:id="485"/>
      <w:bookmarkEnd w:id="486"/>
      <w:bookmarkEnd w:id="487"/>
      <w:bookmarkEnd w:id="488"/>
    </w:p>
    <w:p w14:paraId="5A3967B8" w14:textId="6F3846F0" w:rsidR="00281601" w:rsidRDefault="00281601" w:rsidP="00281601">
      <w:pPr>
        <w:pStyle w:val="Heading4"/>
      </w:pPr>
      <w:bookmarkStart w:id="489" w:name="_Toc43132028"/>
      <w:bookmarkStart w:id="490" w:name="_Toc43192940"/>
      <w:bookmarkStart w:id="491" w:name="_Toc44583970"/>
      <w:bookmarkStart w:id="492" w:name="_Toc44584119"/>
      <w:bookmarkStart w:id="493" w:name="_Toc50481783"/>
      <w:bookmarkStart w:id="494" w:name="_Toc54846717"/>
      <w:bookmarkStart w:id="495" w:name="_Toc57622261"/>
      <w:bookmarkStart w:id="496" w:name="_Toc57623976"/>
      <w:bookmarkStart w:id="497" w:name="_Toc57625666"/>
      <w:r w:rsidRPr="002D3C5B">
        <w:t>6.5.3.1</w:t>
      </w:r>
      <w:r w:rsidR="002D3C5B" w:rsidRPr="002D3C5B">
        <w:tab/>
      </w:r>
      <w:r w:rsidRPr="002D3C5B">
        <w:t>5GS Procedure</w:t>
      </w:r>
      <w:bookmarkEnd w:id="489"/>
      <w:bookmarkEnd w:id="490"/>
      <w:bookmarkEnd w:id="491"/>
      <w:bookmarkEnd w:id="492"/>
      <w:r w:rsidR="00A63C66">
        <w:t>s</w:t>
      </w:r>
      <w:bookmarkEnd w:id="493"/>
      <w:bookmarkEnd w:id="494"/>
      <w:bookmarkEnd w:id="495"/>
      <w:bookmarkEnd w:id="496"/>
      <w:bookmarkEnd w:id="497"/>
    </w:p>
    <w:p w14:paraId="5D06452B" w14:textId="2E4DF0BF" w:rsidR="00A63C66" w:rsidRPr="00A63C66" w:rsidRDefault="00A63C66" w:rsidP="00A63C66">
      <w:pPr>
        <w:pStyle w:val="Heading5"/>
      </w:pPr>
      <w:bookmarkStart w:id="498" w:name="_Toc50481784"/>
      <w:bookmarkStart w:id="499" w:name="_Toc54846718"/>
      <w:bookmarkStart w:id="500" w:name="_Toc57622262"/>
      <w:bookmarkStart w:id="501" w:name="_Toc57623977"/>
      <w:bookmarkStart w:id="502" w:name="_Toc57625667"/>
      <w:r w:rsidRPr="00F22863">
        <w:t>6.5.3.1.1</w:t>
      </w:r>
      <w:r w:rsidRPr="00F22863">
        <w:tab/>
        <w:t>5GS Procedure For Authentication/Authorization</w:t>
      </w:r>
      <w:bookmarkEnd w:id="498"/>
      <w:bookmarkEnd w:id="499"/>
      <w:bookmarkEnd w:id="500"/>
      <w:bookmarkEnd w:id="501"/>
      <w:bookmarkEnd w:id="502"/>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647686" w:rsidRDefault="00A63C66" w:rsidP="00647686">
      <w:pPr>
        <w:rPr>
          <w:b/>
          <w:bCs/>
        </w:rPr>
      </w:pPr>
      <w:r w:rsidRPr="00647686">
        <w:rPr>
          <w:b/>
          <w:bCs/>
        </w:rPr>
        <w:t>PART 1:</w:t>
      </w:r>
    </w:p>
    <w:p w14:paraId="6533C262" w14:textId="70D3D635" w:rsidR="00F417DC" w:rsidRPr="002D3C5B" w:rsidRDefault="008F56EB" w:rsidP="00F669A2">
      <w:pPr>
        <w:pStyle w:val="TH"/>
      </w:pPr>
      <w:r w:rsidRPr="00F22863">
        <w:object w:dxaOrig="17205" w:dyaOrig="8986" w14:anchorId="440CB426">
          <v:shape id="_x0000_i1033" type="#_x0000_t75" style="width:474.6pt;height:248.25pt" o:ole="">
            <v:imagedata r:id="rId36" o:title=""/>
          </v:shape>
          <o:OLEObject Type="Embed" ProgID="Visio.Drawing.15" ShapeID="_x0000_i1033" DrawAspect="Content" ObjectID="_1668241344" r:id="rId37"/>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6A21BB69" w:rsidR="00281601" w:rsidRPr="00647686" w:rsidRDefault="002D3C5B" w:rsidP="00647686">
      <w:pPr>
        <w:pStyle w:val="B1"/>
      </w:pPr>
      <w:r w:rsidRPr="00647686">
        <w:t>1.</w:t>
      </w:r>
      <w:r w:rsidRPr="00647686">
        <w:tab/>
        <w:t xml:space="preserve">[Outside the scope of </w:t>
      </w:r>
      <w:r w:rsidR="00A63C66" w:rsidRPr="00647686">
        <w:t>SA</w:t>
      </w:r>
      <w:r w:rsidR="00647686" w:rsidRPr="00647686">
        <w:t> WG</w:t>
      </w:r>
      <w:r w:rsidR="00A63C66" w:rsidRPr="00647686">
        <w:t>2</w:t>
      </w:r>
      <w:r w:rsidRPr="00647686">
        <w:t xml:space="preserve">] </w:t>
      </w:r>
      <w:r w:rsidR="00A63C66" w:rsidRPr="00647686">
        <w:t xml:space="preserve">[Optional, may be performed over 3GPP connectivity] </w:t>
      </w:r>
      <w:r w:rsidRPr="00647686">
        <w:t>A registration is performed for the UAV by the UAS operator. The USS</w:t>
      </w:r>
      <w:r w:rsidR="00A63C66" w:rsidRPr="00647686">
        <w:t>/UTM</w:t>
      </w:r>
      <w:r w:rsidRPr="00647686">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rsidRPr="00647686">
        <w:t>/UTM</w:t>
      </w:r>
      <w:r w:rsidRPr="00647686">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lastRenderedPageBreak/>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53CB7D64" w:rsidR="00281601" w:rsidRPr="002D3C5B" w:rsidRDefault="002D3C5B" w:rsidP="00281601">
      <w:pPr>
        <w:pStyle w:val="B1"/>
      </w:pPr>
      <w:r w:rsidRPr="002D3C5B">
        <w:t>2.</w:t>
      </w:r>
      <w:r w:rsidRPr="002D3C5B">
        <w:tab/>
        <w:t xml:space="preserve">[Outside the scope of </w:t>
      </w:r>
      <w:r w:rsidR="00A63C66">
        <w:t>SA</w:t>
      </w:r>
      <w:r w:rsidR="00647686">
        <w:t> WG</w:t>
      </w:r>
      <w:r w:rsidR="00A63C66">
        <w:t>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633E4501" w:rsidR="00F417DC" w:rsidRPr="00647686" w:rsidRDefault="00F669A2" w:rsidP="00F669A2">
      <w:pPr>
        <w:pStyle w:val="B1"/>
      </w:pPr>
      <w:r w:rsidRPr="00647686">
        <w:tab/>
      </w:r>
      <w:r w:rsidR="00F417DC" w:rsidRPr="00647686">
        <w:t xml:space="preserve">If the UE intends to use UAS services, the </w:t>
      </w:r>
      <w:r w:rsidRPr="00647686">
        <w:t xml:space="preserve">UAV </w:t>
      </w:r>
      <w:r w:rsidR="00F417DC" w:rsidRPr="00647686">
        <w:t xml:space="preserve">also </w:t>
      </w:r>
      <w:r w:rsidRPr="00647686">
        <w:t xml:space="preserve">includes a </w:t>
      </w:r>
      <w:r w:rsidR="00F417DC" w:rsidRPr="00647686">
        <w:t xml:space="preserve">CAA-Level </w:t>
      </w:r>
      <w:r w:rsidRPr="00647686">
        <w:t xml:space="preserve">UAV identity (e.g. a permanent identity). The UAV that omits such indication is </w:t>
      </w:r>
      <w:r w:rsidR="00F417DC" w:rsidRPr="00647686">
        <w:t xml:space="preserve">considered by the AMF to be </w:t>
      </w:r>
      <w:r w:rsidRPr="00647686">
        <w:t>performing a Registration as a regular UE (i.e., not using UAS service, performing UUAA etc</w:t>
      </w:r>
      <w:r w:rsidR="00647686" w:rsidRPr="00647686">
        <w:t>.</w:t>
      </w:r>
      <w:r w:rsidRPr="00647686">
        <w:t>).</w:t>
      </w:r>
    </w:p>
    <w:p w14:paraId="1D673131" w14:textId="30EB8442" w:rsidR="00F669A2" w:rsidRDefault="00647686" w:rsidP="00647686">
      <w:pPr>
        <w:pStyle w:val="B1"/>
        <w:rPr>
          <w:lang w:val="en-US"/>
        </w:rPr>
      </w:pPr>
      <w:r>
        <w:rPr>
          <w:lang w:val="en-US"/>
        </w:rPr>
        <w:tab/>
      </w:r>
      <w:r w:rsidR="00F669A2">
        <w:rPr>
          <w:lang w:val="en-US"/>
        </w:rPr>
        <w:t xml:space="preserve">The UAV may </w:t>
      </w:r>
      <w:r w:rsidR="00F417DC">
        <w:rPr>
          <w:lang w:val="en-US"/>
        </w:rPr>
        <w:t xml:space="preserve">also </w:t>
      </w:r>
      <w:r w:rsidR="00F669A2">
        <w:rPr>
          <w:lang w:val="en-US"/>
        </w:rPr>
        <w:t xml:space="preserve">include an UUAA Aviation Payload containing application layer information that is transparent to the AMF. The UAV may include the USS/UTM address information (see </w:t>
      </w:r>
      <w:r>
        <w:rPr>
          <w:lang w:val="en-US"/>
        </w:rPr>
        <w:t>clause </w:t>
      </w:r>
      <w:r w:rsidR="00F669A2">
        <w:rPr>
          <w:lang w:val="en-US"/>
        </w:rPr>
        <w:t>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153470A2"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647686" w:rsidRPr="002D3C5B">
        <w:t>TS</w:t>
      </w:r>
      <w:r w:rsidR="00647686">
        <w:t> </w:t>
      </w:r>
      <w:r w:rsidR="00647686" w:rsidRPr="002D3C5B">
        <w:t>23.501</w:t>
      </w:r>
      <w:r w:rsidR="00647686">
        <w:t> [</w:t>
      </w:r>
      <w:r>
        <w:t>12]</w:t>
      </w:r>
      <w:r w:rsidRPr="002D3C5B">
        <w:t xml:space="preserve"> clause 4.2.2.2.2.</w:t>
      </w:r>
    </w:p>
    <w:p w14:paraId="3EE43628" w14:textId="3723529F"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 xml:space="preserve">The AMF also </w:t>
      </w:r>
      <w:r w:rsidR="00647686" w:rsidRPr="00F22863">
        <w:rPr>
          <w:lang w:val="en-US"/>
        </w:rPr>
        <w:t>selects</w:t>
      </w:r>
      <w:r w:rsidR="00A63C66" w:rsidRPr="00F22863">
        <w:rPr>
          <w:lang w:val="en-US"/>
        </w:rPr>
        <w:t xml:space="preserve"> the UFES as described in </w:t>
      </w:r>
      <w:r w:rsidR="00647686">
        <w:rPr>
          <w:lang w:val="en-US"/>
        </w:rPr>
        <w:t>clause </w:t>
      </w:r>
      <w:r w:rsidR="00A63C66" w:rsidRPr="00F22863">
        <w:rPr>
          <w:lang w:val="en-US"/>
        </w:rPr>
        <w:t>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pPr>
      <w:r>
        <w:t>6.</w:t>
      </w:r>
      <w:r>
        <w:tab/>
        <w:t>The AMF returns a Registration Accept message to the UAV.</w:t>
      </w:r>
    </w:p>
    <w:p w14:paraId="39C2B56F" w14:textId="1230D04B" w:rsidR="00F417DC" w:rsidRDefault="00F417DC" w:rsidP="00647686">
      <w:pPr>
        <w:pStyle w:val="NO"/>
      </w:pPr>
      <w:r>
        <w:t>NOTE</w:t>
      </w:r>
      <w:r w:rsidR="00647686">
        <w:t> </w:t>
      </w:r>
      <w:r>
        <w:t>5:</w:t>
      </w:r>
      <w:r w:rsidR="00647686">
        <w:tab/>
        <w:t>I</w:t>
      </w:r>
      <w:r>
        <w:t xml:space="preserve">t is assumed </w:t>
      </w:r>
      <w:r w:rsidRPr="0081467F">
        <w:t>Network Slice-Specific Authentication and Authorization</w:t>
      </w:r>
      <w:r>
        <w:t xml:space="preserve">, as defined in </w:t>
      </w:r>
      <w:r w:rsidR="00647686">
        <w:t>TS 23.501 [12]</w:t>
      </w:r>
      <w:r>
        <w:t>, takes plane before UUAA. If UAV fails the slice authentication, UUAA procedure will not be triggered.</w:t>
      </w:r>
    </w:p>
    <w:p w14:paraId="6565B86D" w14:textId="7ECC1D4E" w:rsidR="00F669A2" w:rsidRDefault="00F669A2" w:rsidP="002D3C5B">
      <w:pPr>
        <w:pStyle w:val="B1"/>
      </w:pPr>
      <w:r>
        <w:tab/>
        <w:t xml:space="preserve">[Optional, </w:t>
      </w:r>
      <w:r w:rsidR="00F417DC">
        <w:t xml:space="preserve">when </w:t>
      </w:r>
      <w:r>
        <w:t>UUAA is performed] The Registration Accept message in addition contains a "pending UUAA" indication if the UUAA needs to be performed.</w:t>
      </w:r>
    </w:p>
    <w:p w14:paraId="75CFF440" w14:textId="2F94D3E6"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Upon receiving the "pending UUAA" indication the UAV behaves as a UE receiving a "Pending NSSAA" 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w:t>
      </w:r>
      <w:r>
        <w:lastRenderedPageBreak/>
        <w:t xml:space="preserve">establishment dedicated for </w:t>
      </w:r>
      <w:r w:rsidR="00F417DC">
        <w:t xml:space="preserve">UAS services (e.g. for connectivity to USS or for </w:t>
      </w:r>
      <w:r>
        <w:t>C2 connectivity</w:t>
      </w:r>
      <w:r w:rsidR="00F417DC">
        <w:t>)</w:t>
      </w:r>
      <w:r>
        <w:t>.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2202B139" w14:textId="46138ABF" w:rsidR="00F669A2" w:rsidRDefault="00F669A2" w:rsidP="00F669A2">
      <w:pPr>
        <w:pStyle w:val="B2"/>
        <w:rPr>
          <w:lang w:val="en-US"/>
        </w:rPr>
      </w:pPr>
      <w:r>
        <w:rPr>
          <w:lang w:val="en-US"/>
        </w:rPr>
        <w:t>7</w:t>
      </w:r>
      <w:r w:rsidR="00F417DC">
        <w:rPr>
          <w:lang w:val="en-US"/>
        </w:rPr>
        <w:t>a</w:t>
      </w:r>
      <w:r>
        <w:rPr>
          <w:lang w:val="en-US"/>
        </w:rPr>
        <w:t>.</w:t>
      </w:r>
      <w:r>
        <w:rPr>
          <w:lang w:val="en-US"/>
        </w:rPr>
        <w:tab/>
        <w:t xml:space="preserve">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w:t>
      </w:r>
      <w:r w:rsidR="00647686">
        <w:rPr>
          <w:lang w:val="en-US"/>
        </w:rPr>
        <w:t>TS 23.273 [</w:t>
      </w:r>
      <w:r>
        <w:rPr>
          <w:lang w:val="en-US"/>
        </w:rPr>
        <w:t>8]) or other positioning procedures. The AMF provides to the UFES the UAV GPSI to be used as 3GPP UAV ID, since the UFES acts as as a proxy towards USS/UTM, similar to NSSAAF in a NSSAA procedure. The AMF may also provide the UAV PEI.</w:t>
      </w:r>
    </w:p>
    <w:p w14:paraId="18333C1D" w14:textId="5F5D3730" w:rsidR="00F669A2" w:rsidRDefault="00F669A2" w:rsidP="00F669A2">
      <w:pPr>
        <w:pStyle w:val="B2"/>
        <w:rPr>
          <w:lang w:val="en-US"/>
        </w:rPr>
      </w:pPr>
      <w:r>
        <w:rPr>
          <w:lang w:val="en-US"/>
        </w:rPr>
        <w:t>7</w:t>
      </w:r>
      <w:r w:rsidR="00F417DC">
        <w:rPr>
          <w:lang w:val="en-US"/>
        </w:rPr>
        <w:t>b</w:t>
      </w:r>
      <w:r>
        <w:rPr>
          <w:lang w:val="en-US"/>
        </w:rPr>
        <w:t>.</w:t>
      </w:r>
      <w:r>
        <w:rPr>
          <w:lang w:val="en-US"/>
        </w:rPr>
        <w:tab/>
        <w:t>The UFES discovers and selects the USS/UTM as described in clause 6.5.2.3.</w:t>
      </w:r>
    </w:p>
    <w:p w14:paraId="0DA4FED3" w14:textId="161B0648" w:rsidR="00F669A2" w:rsidRDefault="00F669A2" w:rsidP="00F669A2">
      <w:pPr>
        <w:pStyle w:val="B2"/>
        <w:rPr>
          <w:lang w:val="en-US"/>
        </w:rPr>
      </w:pPr>
      <w:r>
        <w:rPr>
          <w:lang w:val="en-US"/>
        </w:rPr>
        <w:t>7</w:t>
      </w:r>
      <w:r w:rsidR="00F417DC">
        <w:rPr>
          <w:lang w:val="en-US"/>
        </w:rPr>
        <w:t>c</w:t>
      </w:r>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25CCA377" w:rsidR="00F669A2" w:rsidRDefault="00F669A2" w:rsidP="00F669A2">
      <w:pPr>
        <w:pStyle w:val="B2"/>
        <w:rPr>
          <w:lang w:val="en-US"/>
        </w:rPr>
      </w:pPr>
      <w:r>
        <w:rPr>
          <w:lang w:val="en-US"/>
        </w:rPr>
        <w:t>7</w:t>
      </w:r>
      <w:r w:rsidR="00F417DC">
        <w:rPr>
          <w:lang w:val="en-US"/>
        </w:rPr>
        <w:t>d</w:t>
      </w:r>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36A7E59F" w:rsidR="00F669A2" w:rsidRDefault="00F669A2" w:rsidP="00F669A2">
      <w:pPr>
        <w:pStyle w:val="B2"/>
      </w:pPr>
      <w:r>
        <w:t>7</w:t>
      </w:r>
      <w:r w:rsidR="00F417DC">
        <w:t>e</w:t>
      </w:r>
      <w:r>
        <w:t>.</w:t>
      </w:r>
      <w:r>
        <w:tab/>
        <w:t>If the authorization based on the CAA-Level UAV ID succeeds, the USS/UTM returns UAV Authorization Information to the UFES. The USS/UTM stores the pairing between the CAA-Level UAV ID and the 3GPP UAV ID.</w:t>
      </w:r>
    </w:p>
    <w:p w14:paraId="76AB8C6D" w14:textId="204AFFAA" w:rsidR="00F669A2" w:rsidRDefault="00F669A2" w:rsidP="00F669A2">
      <w:pPr>
        <w:pStyle w:val="B2"/>
      </w:pPr>
      <w:r>
        <w:t>7</w:t>
      </w:r>
      <w:r w:rsidR="00F417DC">
        <w:t>f</w:t>
      </w:r>
      <w:r>
        <w:t>.</w:t>
      </w:r>
      <w:r>
        <w:tab/>
        <w:t>The UFES notifies the AMF of the result of the procedure providing the UAV Authorization Information.</w:t>
      </w:r>
    </w:p>
    <w:p w14:paraId="1A25C198" w14:textId="783EE8BB" w:rsidR="00F669A2" w:rsidRDefault="00F669A2" w:rsidP="00F669A2">
      <w:pPr>
        <w:pStyle w:val="B2"/>
      </w:pPr>
      <w:r>
        <w:t>7</w:t>
      </w:r>
      <w:r w:rsidR="00F417DC">
        <w:t>g</w:t>
      </w:r>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3C9DF73C" w:rsidR="00F669A2" w:rsidRDefault="00F669A2" w:rsidP="00F669A2">
      <w:pPr>
        <w:pStyle w:val="B2"/>
      </w:pPr>
      <w:r>
        <w:tab/>
        <w:t xml:space="preserve">The </w:t>
      </w:r>
      <w:r w:rsidR="00B91DA8">
        <w:t xml:space="preserve">UAV Authorization Information </w:t>
      </w:r>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1322932A" w:rsidR="00F669A2" w:rsidRDefault="00F669A2" w:rsidP="00F669A2">
      <w:pPr>
        <w:pStyle w:val="B2"/>
      </w:pPr>
      <w:r>
        <w:t>7</w:t>
      </w:r>
      <w:r w:rsidR="00B91DA8">
        <w:t>h</w:t>
      </w:r>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lastRenderedPageBreak/>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12D419A0" w:rsidR="00A63C66" w:rsidRDefault="00A63C66" w:rsidP="002D3C5B">
      <w:pPr>
        <w:pStyle w:val="B1"/>
      </w:pPr>
      <w:bookmarkStart w:id="503"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w:t>
      </w:r>
      <w:r w:rsidR="00A75FB8">
        <w:t> </w:t>
      </w:r>
      <w:r w:rsidRPr="00F22863">
        <w:t>6.12.</w:t>
      </w:r>
    </w:p>
    <w:bookmarkEnd w:id="503"/>
    <w:p w14:paraId="552CB1A1" w14:textId="3BE6B35D" w:rsidR="002D3C5B" w:rsidRPr="002D3C5B" w:rsidRDefault="002D3C5B" w:rsidP="002D3C5B">
      <w:pPr>
        <w:pStyle w:val="B1"/>
      </w:pPr>
      <w:r w:rsidRPr="002D3C5B">
        <w:t>9.</w:t>
      </w:r>
      <w:r w:rsidRPr="002D3C5B">
        <w:tab/>
      </w:r>
      <w:r w:rsidR="00A63C66" w:rsidRPr="00F22863">
        <w:rPr>
          <w:lang w:val="en-US"/>
        </w:rPr>
        <w:t>[Optional, only if UUAA is performed in step</w:t>
      </w:r>
      <w:r w:rsidR="00647686">
        <w:rPr>
          <w:lang w:val="en-US"/>
        </w:rPr>
        <w:t> </w:t>
      </w:r>
      <w:r w:rsidR="00A63C66" w:rsidRPr="00F22863">
        <w:rPr>
          <w:lang w:val="en-US"/>
        </w:rPr>
        <w:t xml:space="preserve">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647686" w:rsidRDefault="00A63C66" w:rsidP="00647686">
      <w:pPr>
        <w:rPr>
          <w:b/>
          <w:bCs/>
          <w:lang w:val="en-US"/>
        </w:rPr>
      </w:pPr>
      <w:r w:rsidRPr="00647686">
        <w:rPr>
          <w:b/>
          <w:bCs/>
          <w:lang w:val="en-US"/>
        </w:rPr>
        <w:t>PART 2:</w:t>
      </w:r>
    </w:p>
    <w:p w14:paraId="421E9365" w14:textId="307467FC" w:rsidR="00A63C66" w:rsidRPr="00F22863" w:rsidRDefault="00B91DA8" w:rsidP="00A63C66">
      <w:pPr>
        <w:pStyle w:val="TH"/>
      </w:pPr>
      <w:r w:rsidRPr="00F22863">
        <w:object w:dxaOrig="17210" w:dyaOrig="16161" w14:anchorId="26E36239">
          <v:shape id="_x0000_i1034" type="#_x0000_t75" style="width:475.2pt;height:455.05pt" o:ole="">
            <v:imagedata r:id="rId38" o:title=""/>
          </v:shape>
          <o:OLEObject Type="Embed" ProgID="Visio.Drawing.15" ShapeID="_x0000_i1034" DrawAspect="Content" ObjectID="_1668241345" r:id="rId39"/>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2EFD4CC4" w14:textId="07454BD4" w:rsidR="00B91DA8" w:rsidRDefault="00B91DA8" w:rsidP="00D10CB1">
      <w:pPr>
        <w:pStyle w:val="NO"/>
      </w:pPr>
      <w:r>
        <w:lastRenderedPageBreak/>
        <w:t>NOTE</w:t>
      </w:r>
      <w:r w:rsidR="00647686">
        <w:t> </w:t>
      </w:r>
      <w:r w:rsidR="00D10CB1">
        <w:t>9</w:t>
      </w:r>
      <w:r>
        <w:t>:</w:t>
      </w:r>
      <w:r>
        <w:tab/>
        <w:t>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w:t>
      </w:r>
    </w:p>
    <w:p w14:paraId="6A13061E" w14:textId="0E4BB80F" w:rsidR="00B91DA8" w:rsidRDefault="002D3C5B" w:rsidP="002D3C5B">
      <w:pPr>
        <w:pStyle w:val="B1"/>
      </w:pPr>
      <w:r w:rsidRPr="002D3C5B">
        <w:t>1</w:t>
      </w:r>
      <w:r w:rsidR="00B91DA8">
        <w:t>0</w:t>
      </w:r>
      <w:r w:rsidRPr="002D3C5B">
        <w:t>.</w:t>
      </w:r>
      <w:r w:rsidRPr="002D3C5B">
        <w:tab/>
        <w:t xml:space="preserve">The UE sends a PDU Session Establishment Request message to the SMF in order to establish </w:t>
      </w:r>
      <w:r w:rsidR="00B91DA8">
        <w:t>a PDU session to support only UAV-USS/UTM connectivity (in</w:t>
      </w:r>
      <w:r w:rsidR="00A75FB8">
        <w:t xml:space="preserve"> the</w:t>
      </w:r>
      <w:r w:rsidR="00B91DA8">
        <w:t xml:space="preserve"> case of multiple separate PDU sessions for UAV-USS communications and UAV-UAVC communications, respectively) or to support as well as </w:t>
      </w:r>
      <w:r w:rsidRPr="002D3C5B">
        <w:t xml:space="preserve">a C2 connection with a </w:t>
      </w:r>
      <w:r w:rsidR="00A63C66">
        <w:t xml:space="preserve">networked </w:t>
      </w:r>
      <w:r w:rsidRPr="002D3C5B">
        <w:t>UAV controller</w:t>
      </w:r>
      <w:r w:rsidR="00B91DA8">
        <w:t xml:space="preserve"> (in</w:t>
      </w:r>
      <w:r w:rsidR="00A75FB8">
        <w:t xml:space="preserve"> the</w:t>
      </w:r>
      <w:r w:rsidR="00B91DA8">
        <w:t xml:space="preserve"> case of single PDU sessions for UAV-USS communications and UAV-UAVC communications, respectively)</w:t>
      </w:r>
      <w:r w:rsidR="00A63C66">
        <w:t>.</w:t>
      </w:r>
    </w:p>
    <w:p w14:paraId="256A4C66" w14:textId="380BEDA8" w:rsidR="00B91DA8" w:rsidRDefault="00647686" w:rsidP="00647686">
      <w:pPr>
        <w:pStyle w:val="B1"/>
        <w:rPr>
          <w:lang w:val="en-US"/>
        </w:rPr>
      </w:pPr>
      <w:r>
        <w:rPr>
          <w:lang w:val="en-US"/>
        </w:rPr>
        <w:tab/>
      </w:r>
      <w:r w:rsidR="00B91DA8" w:rsidRPr="0004162E">
        <w:rPr>
          <w:lang w:val="en-US"/>
        </w:rPr>
        <w:t>It is assumed that the UAV is configured with the appropriate S-NSSAI and DNN to use or that the 3GPP Network has configured the Default S-NSSAI and Default DNN to be dedicated for UAV-USS/UTM connectivity.</w:t>
      </w:r>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r w:rsidR="00B91DA8">
        <w:t xml:space="preserve">UAV services (i.e. </w:t>
      </w:r>
      <w:r w:rsidRPr="002D3C5B">
        <w:t>communication with USS</w:t>
      </w:r>
      <w:r w:rsidR="00A63C66">
        <w:t>/UTM</w:t>
      </w:r>
      <w:r w:rsidRPr="002D3C5B">
        <w:t xml:space="preserve"> and for C2</w:t>
      </w:r>
      <w:r w:rsidR="00B91DA8">
        <w:t xml:space="preserve"> connectivity)</w:t>
      </w:r>
      <w:r w:rsidRPr="002D3C5B">
        <w:t>.</w:t>
      </w:r>
    </w:p>
    <w:p w14:paraId="1C0F5853" w14:textId="64753C95" w:rsidR="00A63C66" w:rsidRDefault="00A63C66" w:rsidP="00F669A2">
      <w:pPr>
        <w:pStyle w:val="NO"/>
      </w:pPr>
      <w:r w:rsidRPr="00F22863">
        <w:rPr>
          <w:lang w:val="en-US"/>
        </w:rPr>
        <w:t>NOTE</w:t>
      </w:r>
      <w:r w:rsidR="00F669A2">
        <w:rPr>
          <w:lang w:val="en-US"/>
        </w:rPr>
        <w:t> </w:t>
      </w:r>
      <w:r w:rsidR="00B91DA8">
        <w:rPr>
          <w:lang w:val="en-US"/>
        </w:rPr>
        <w:t>10</w:t>
      </w:r>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00A20B0E" w:rsidR="00281601" w:rsidRPr="002D3C5B" w:rsidRDefault="00281601" w:rsidP="00281601">
      <w:pPr>
        <w:pStyle w:val="NO"/>
      </w:pPr>
      <w:r w:rsidRPr="002D3C5B">
        <w:t>NOTE</w:t>
      </w:r>
      <w:r w:rsidR="002D3C5B" w:rsidRPr="002D3C5B">
        <w:t> </w:t>
      </w:r>
      <w:r w:rsidR="00B91DA8">
        <w:t>11</w:t>
      </w:r>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76D557B6" w:rsidR="00281601" w:rsidRPr="002D3C5B" w:rsidRDefault="002D3C5B" w:rsidP="00F669A2">
      <w:pPr>
        <w:pStyle w:val="B1"/>
      </w:pPr>
      <w:r w:rsidRPr="002D3C5B">
        <w:tab/>
      </w:r>
      <w:r w:rsidR="00B91DA8">
        <w:t xml:space="preserve">To perform </w:t>
      </w:r>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r w:rsidR="00B91DA8">
        <w:t xml:space="preserve"> the </w:t>
      </w:r>
      <w:r w:rsidRPr="002D3C5B">
        <w:t xml:space="preserve">UAV provides to the SMF with an Aviation Connectivity Payload containing the CAA-Level UAV ID, and the </w:t>
      </w:r>
      <w:r w:rsidR="00B91DA8">
        <w:t xml:space="preserve">optional </w:t>
      </w:r>
      <w:r w:rsidRPr="002D3C5B">
        <w:t xml:space="preserve">Flight Authorisation ID if the UE obtained one at step 2. </w:t>
      </w:r>
      <w:r w:rsidR="00A63C66">
        <w:t>T</w:t>
      </w:r>
      <w:r w:rsidRPr="002D3C5B">
        <w:t xml:space="preserve">he UAV </w:t>
      </w:r>
      <w:r w:rsidR="00B91DA8">
        <w:t xml:space="preserve">may also </w:t>
      </w:r>
      <w:r w:rsidRPr="002D3C5B">
        <w:t xml:space="preserve">include the information for flight path authorization/registration for flight operation. If the UAV </w:t>
      </w:r>
      <w:r w:rsidR="00B91DA8" w:rsidRPr="001239E5">
        <w:t xml:space="preserve">has the networked UAV controller information (from pre-configuration or received in </w:t>
      </w:r>
      <w:r w:rsidR="00B91DA8" w:rsidRPr="001239E5" w:rsidDel="00A719BB">
        <w:t>step 2</w:t>
      </w:r>
      <w:r w:rsidR="00B91DA8" w:rsidRPr="001239E5">
        <w:t>)</w:t>
      </w:r>
      <w:r w:rsidRPr="002D3C5B">
        <w:t xml:space="preserve">, the UAV includes also the information for the authorization of UAV and </w:t>
      </w:r>
      <w:r w:rsidR="00A63C66">
        <w:t xml:space="preserve">networked </w:t>
      </w:r>
      <w:r w:rsidRPr="002D3C5B">
        <w:t xml:space="preserve">UAV controller pairing </w:t>
      </w:r>
      <w:r w:rsidR="00B91DA8" w:rsidRPr="001239E5">
        <w:t xml:space="preserve">in the </w:t>
      </w:r>
      <w:r w:rsidR="00B91DA8" w:rsidRPr="001239E5" w:rsidDel="00A719BB">
        <w:t>Aviation Connectivity Payload</w:t>
      </w:r>
      <w:r w:rsidRPr="002D3C5B">
        <w:t>.</w:t>
      </w:r>
    </w:p>
    <w:p w14:paraId="09D3309B" w14:textId="548250C8" w:rsidR="00281601" w:rsidRPr="002D3C5B" w:rsidRDefault="00A63C66" w:rsidP="00647686">
      <w:pPr>
        <w:pStyle w:val="B1"/>
      </w:pPr>
      <w:r>
        <w:t>1</w:t>
      </w:r>
      <w:r w:rsidR="00B91DA8">
        <w:t>1</w:t>
      </w:r>
      <w:r w:rsidR="00281601" w:rsidRPr="002D3C5B">
        <w:t>.</w:t>
      </w:r>
      <w:r w:rsidR="002D3C5B" w:rsidRPr="002D3C5B">
        <w:tab/>
      </w:r>
      <w:r w:rsidR="00281601" w:rsidRPr="002D3C5B">
        <w:t>The SMF retrieves the SM subscription data from UDM</w:t>
      </w:r>
      <w:r w:rsidR="00B91DA8">
        <w:t xml:space="preserve"> </w:t>
      </w:r>
      <w:r w:rsidR="00B91DA8" w:rsidRPr="001239E5">
        <w:t>and performs the necessary actions for UAV IP address allocation</w:t>
      </w:r>
      <w:r w:rsidR="00281601" w:rsidRPr="002D3C5B">
        <w:t>. The SMF</w:t>
      </w:r>
      <w:r>
        <w:t xml:space="preserve"> </w:t>
      </w:r>
      <w:r w:rsidRPr="00F22863">
        <w:rPr>
          <w:lang w:val="en-US"/>
        </w:rPr>
        <w:t xml:space="preserve">selects the UFES as described in </w:t>
      </w:r>
      <w:r w:rsidR="00647686">
        <w:rPr>
          <w:lang w:val="en-US"/>
        </w:rPr>
        <w:t>clause </w:t>
      </w:r>
      <w:r w:rsidRPr="00F22863">
        <w:rPr>
          <w:lang w:val="en-US"/>
        </w:rPr>
        <w:t>6.5.2.1</w:t>
      </w:r>
      <w:r w:rsidR="00281601" w:rsidRPr="002D3C5B">
        <w:t>.</w:t>
      </w:r>
    </w:p>
    <w:p w14:paraId="3E783444" w14:textId="04CCB83F" w:rsidR="00281601" w:rsidRPr="002D3C5B" w:rsidRDefault="00281601" w:rsidP="00647686">
      <w:pPr>
        <w:pStyle w:val="B1"/>
      </w:pPr>
      <w:r w:rsidRPr="002D3C5B">
        <w:t>1</w:t>
      </w:r>
      <w:r w:rsidR="00B91DA8">
        <w:t>2</w:t>
      </w:r>
      <w:r w:rsidRPr="002D3C5B">
        <w:t>.</w:t>
      </w:r>
      <w:r w:rsidRPr="002D3C5B">
        <w:tab/>
        <w:t>[Optional, alternative to step</w:t>
      </w:r>
      <w:r w:rsidR="00647686">
        <w:t> </w:t>
      </w:r>
      <w:r w:rsidRPr="002D3C5B">
        <w:t>1</w:t>
      </w:r>
      <w:r w:rsidR="00A63C66">
        <w:t>4</w:t>
      </w:r>
      <w:r w:rsidRPr="002D3C5B">
        <w:t>]</w:t>
      </w:r>
      <w:r w:rsidR="00F669A2">
        <w:t>:</w:t>
      </w:r>
    </w:p>
    <w:p w14:paraId="22898CF9" w14:textId="0392C6A8" w:rsidR="002D3C5B" w:rsidRPr="002D3C5B" w:rsidRDefault="00647686" w:rsidP="002D3C5B">
      <w:pPr>
        <w:pStyle w:val="B2"/>
      </w:pPr>
      <w:r>
        <w:t>12a.</w:t>
      </w:r>
      <w:r>
        <w:tab/>
        <w:t>The SMF sends an UAV Operation Request (e.g. using a service interface) to the UFES, including the CAA-level UAV ID, UAV IP Address, Flight Authorisation ID (if available), UAV Location, GPSI, and optionally USS/UTM information determined in step 11 and networked UAV controller information. UAV Location is the network provided location information (NPLI) obtained from AMF which can be Cell ID or geographical area corresponding to a Cell ID or any location information obtained by NILR procedures (defined in TS 23.273 [8]) or other positioning procedures based on subscription. The SMF may also include the PEI.</w:t>
      </w:r>
    </w:p>
    <w:p w14:paraId="7E170A57" w14:textId="41D684B3" w:rsidR="002D3C5B" w:rsidRPr="002D3C5B" w:rsidRDefault="002D3C5B" w:rsidP="002D3C5B">
      <w:pPr>
        <w:pStyle w:val="B2"/>
      </w:pPr>
      <w:r w:rsidRPr="002D3C5B">
        <w:t>1</w:t>
      </w:r>
      <w:r w:rsidR="00B91DA8">
        <w:t>2</w:t>
      </w:r>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r w:rsidRPr="002D3C5B">
        <w:t>.</w:t>
      </w:r>
    </w:p>
    <w:p w14:paraId="4A41CC6E" w14:textId="5DADA91B" w:rsidR="002D3C5B" w:rsidRDefault="002D3C5B" w:rsidP="002D3C5B">
      <w:pPr>
        <w:pStyle w:val="B2"/>
        <w:rPr>
          <w:lang w:val="en-US"/>
        </w:rPr>
      </w:pPr>
      <w:r w:rsidRPr="002D3C5B">
        <w:t>1</w:t>
      </w:r>
      <w:r w:rsidR="00B91DA8">
        <w:t>2</w:t>
      </w:r>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A3D6818" w:rsidR="00A63C66" w:rsidRDefault="00A63C66" w:rsidP="002D3C5B">
      <w:pPr>
        <w:pStyle w:val="B2"/>
        <w:rPr>
          <w:lang w:val="en-US"/>
        </w:rPr>
      </w:pPr>
      <w:r>
        <w:t>1</w:t>
      </w:r>
      <w:r w:rsidR="00B91DA8">
        <w:t>2</w:t>
      </w:r>
      <w:r>
        <w:t>d.</w:t>
      </w:r>
      <w:r>
        <w:tab/>
      </w:r>
      <w:r w:rsidRPr="00F22863">
        <w:rPr>
          <w:lang w:val="en-US"/>
        </w:rPr>
        <w:t>Depending on the security mechanisms used, multiple roundtrips may be required.</w:t>
      </w:r>
    </w:p>
    <w:p w14:paraId="68E6D17F" w14:textId="129B69BD" w:rsidR="00A63C66" w:rsidRPr="002D3C5B" w:rsidRDefault="00A63C66" w:rsidP="00647686">
      <w:pPr>
        <w:pStyle w:val="NO"/>
      </w:pPr>
      <w:r w:rsidRPr="00F22863">
        <w:rPr>
          <w:lang w:val="en-US"/>
        </w:rPr>
        <w:t>NOTE</w:t>
      </w:r>
      <w:r w:rsidR="00F669A2">
        <w:rPr>
          <w:lang w:val="en-US"/>
        </w:rPr>
        <w:t> </w:t>
      </w:r>
      <w:r w:rsidR="00B91DA8">
        <w:rPr>
          <w:lang w:val="en-US"/>
        </w:rPr>
        <w:t>1</w:t>
      </w:r>
      <w:r w:rsidR="00D10CB1">
        <w:rPr>
          <w:lang w:val="en-US"/>
        </w:rPr>
        <w:t>2</w:t>
      </w:r>
      <w:r w:rsidRPr="00F22863">
        <w:rPr>
          <w:lang w:val="en-US"/>
        </w:rPr>
        <w:t>:</w:t>
      </w:r>
      <w:r w:rsidR="00647686">
        <w:rPr>
          <w:lang w:val="en-US"/>
        </w:rPr>
        <w:tab/>
      </w:r>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2AAA8088" w:rsidR="00F669A2" w:rsidRDefault="00F669A2" w:rsidP="00F669A2">
      <w:pPr>
        <w:pStyle w:val="B2"/>
      </w:pPr>
      <w:r>
        <w:t>1</w:t>
      </w:r>
      <w:r w:rsidR="00B91DA8">
        <w:t>2</w:t>
      </w:r>
      <w:r>
        <w:t>e.</w:t>
      </w:r>
      <w:r>
        <w:tab/>
        <w:t xml:space="preserve">The USS/UTM validates the request based on the CAA-Level UAV ID, the PEI, the </w:t>
      </w:r>
      <w:r w:rsidR="00B91DA8">
        <w:t xml:space="preserve">optional </w:t>
      </w:r>
      <w:r>
        <w:t>Flight Authorization ID (if one is provided)</w:t>
      </w:r>
      <w:r w:rsidR="00B91DA8" w:rsidRPr="00B91DA8">
        <w:t xml:space="preserve"> </w:t>
      </w:r>
      <w:r w:rsidR="00B91DA8" w:rsidRPr="001239E5">
        <w:t>, and the optional networked UAV controller information</w:t>
      </w:r>
      <w:r>
        <w:t>.</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6A11AA3C" w:rsidR="00F669A2" w:rsidRDefault="00F669A2" w:rsidP="00F669A2">
      <w:pPr>
        <w:pStyle w:val="B2"/>
      </w:pPr>
      <w:r>
        <w:lastRenderedPageBreak/>
        <w:tab/>
        <w:t>The Authorisation Data may contain authorized operations and necessary information applicable to existing PDU sessions, which influence SMF decisions for traffic of PDU sessions.</w:t>
      </w:r>
    </w:p>
    <w:p w14:paraId="655AA7D7" w14:textId="5B8F2F28" w:rsidR="00F669A2" w:rsidRDefault="00F669A2" w:rsidP="00F669A2">
      <w:pPr>
        <w:pStyle w:val="B2"/>
      </w:pPr>
      <w:r>
        <w:tab/>
        <w:t xml:space="preserve">Because authentication can be re-initiated at any time by SMF or USS/UTM after initial authentication, authorized operations and necessary information can be </w:t>
      </w:r>
      <w:r w:rsidR="00B91DA8">
        <w:t>updated when necessary</w:t>
      </w:r>
      <w:r>
        <w:t>.</w:t>
      </w:r>
    </w:p>
    <w:p w14:paraId="2352649C" w14:textId="778D2B39"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w:t>
      </w:r>
    </w:p>
    <w:p w14:paraId="2E2C055F" w14:textId="3602DA85" w:rsidR="002D3C5B" w:rsidRPr="002D3C5B" w:rsidRDefault="002D3C5B" w:rsidP="00281601">
      <w:pPr>
        <w:pStyle w:val="B2"/>
      </w:pPr>
      <w:r w:rsidRPr="002D3C5B">
        <w:t>1</w:t>
      </w:r>
      <w:r w:rsidR="00B91DA8">
        <w:t>2</w:t>
      </w:r>
      <w:r w:rsidRPr="002D3C5B">
        <w:t>e.</w:t>
      </w:r>
      <w:r w:rsidRPr="002D3C5B">
        <w:tab/>
        <w:t>The USS</w:t>
      </w:r>
      <w:r w:rsidR="00A63C66">
        <w:t>/UTM</w:t>
      </w:r>
      <w:r w:rsidRPr="002D3C5B">
        <w:t xml:space="preserve"> sends a UAV Operation Accept to the UFES containing the Authorization Data and RITI.</w:t>
      </w:r>
    </w:p>
    <w:p w14:paraId="0450556B" w14:textId="2685F849" w:rsidR="002D3C5B" w:rsidRPr="002D3C5B" w:rsidRDefault="002D3C5B" w:rsidP="00281601">
      <w:pPr>
        <w:pStyle w:val="B2"/>
      </w:pPr>
      <w:r w:rsidRPr="002D3C5B">
        <w:t>1</w:t>
      </w:r>
      <w:r w:rsidR="00B91DA8">
        <w:t>2</w:t>
      </w:r>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528394CC" w14:textId="4AEEBA0C" w:rsidR="00281601" w:rsidRPr="002D3C5B" w:rsidRDefault="00281601" w:rsidP="00281601">
      <w:pPr>
        <w:pStyle w:val="B1"/>
      </w:pPr>
      <w:r w:rsidRPr="002D3C5B">
        <w:t>1</w:t>
      </w:r>
      <w:r w:rsidR="00B91DA8">
        <w:t>3</w:t>
      </w:r>
      <w:r w:rsidRPr="002D3C5B">
        <w:t>.</w:t>
      </w:r>
      <w:r w:rsidRPr="002D3C5B">
        <w:tab/>
        <w:t xml:space="preserve">The SMF </w:t>
      </w:r>
      <w:r w:rsidR="00B91DA8" w:rsidRPr="001239E5">
        <w:t xml:space="preserve">interacts with the PCF and forwards the Authorization Data received from the USS/UTM. The PCF uses the Authorization Data to provide PCC rule(s) to the SMF in the response. The SMF </w:t>
      </w:r>
      <w:r w:rsidRPr="002D3C5B">
        <w:t>configure</w:t>
      </w:r>
      <w:r w:rsidR="00B91DA8">
        <w:t>s</w:t>
      </w:r>
      <w:r w:rsidRPr="002D3C5B">
        <w:t xml:space="preserve"> user plane connectivity for </w:t>
      </w:r>
      <w:r w:rsidR="00B91DA8" w:rsidRPr="001239E5">
        <w:t xml:space="preserve">UAV to USS/UTM communication and, if the UAV and UAVC pairing has been authorized, optionally also for </w:t>
      </w:r>
      <w:r w:rsidRPr="002D3C5B">
        <w:t xml:space="preserve">UAV to UAV Controller communication </w:t>
      </w:r>
      <w:r w:rsidR="00BE2F1A" w:rsidRPr="001239E5">
        <w:t xml:space="preserve">(e.g. default QoS for non-flight communication only) </w:t>
      </w:r>
      <w:r w:rsidRPr="002D3C5B">
        <w:t xml:space="preserve">based on information that the </w:t>
      </w:r>
      <w:r w:rsidR="00BE2F1A">
        <w:t>PCF</w:t>
      </w:r>
      <w:r w:rsidR="00BE2F1A" w:rsidRPr="002D3C5B">
        <w:t xml:space="preserve"> </w:t>
      </w:r>
      <w:r w:rsidRPr="002D3C5B">
        <w:t>may provide.</w:t>
      </w:r>
    </w:p>
    <w:p w14:paraId="1560CA62" w14:textId="1C444A77" w:rsidR="00BE2F1A" w:rsidRDefault="00BE2F1A" w:rsidP="00BE2F1A">
      <w:pPr>
        <w:pStyle w:val="NO"/>
      </w:pPr>
      <w:r w:rsidRPr="001239E5">
        <w:t>NOTE</w:t>
      </w:r>
      <w:r w:rsidR="00647686">
        <w:t> </w:t>
      </w:r>
      <w:r w:rsidRPr="001239E5">
        <w:t>1</w:t>
      </w:r>
      <w:r w:rsidR="00D10CB1">
        <w:t>3</w:t>
      </w:r>
      <w:r w:rsidRPr="001239E5">
        <w:t>:</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p>
    <w:p w14:paraId="48660CAD" w14:textId="78A9F8BA" w:rsidR="00281601" w:rsidRPr="002D3C5B" w:rsidRDefault="00281601" w:rsidP="00647686">
      <w:pPr>
        <w:pStyle w:val="B1"/>
      </w:pPr>
      <w:r w:rsidRPr="002D3C5B">
        <w:t>1</w:t>
      </w:r>
      <w:r w:rsidR="00BE2F1A">
        <w:t>4</w:t>
      </w:r>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4CDBB854" w14:textId="452194DF" w:rsidR="00BE2F1A" w:rsidRPr="002D3C5B" w:rsidRDefault="00BE2F1A" w:rsidP="00647686">
      <w:pPr>
        <w:pStyle w:val="NO"/>
      </w:pPr>
      <w:r>
        <w:t>NOTE</w:t>
      </w:r>
      <w:r w:rsidR="00647686">
        <w:t> </w:t>
      </w:r>
      <w:r>
        <w:t>1</w:t>
      </w:r>
      <w:r w:rsidR="00D10CB1">
        <w:t>4</w:t>
      </w:r>
      <w:r>
        <w:t>:</w:t>
      </w:r>
      <w:r>
        <w:tab/>
      </w:r>
      <w:r w:rsidRPr="002D3C5B">
        <w:t xml:space="preserve">The details of the exchange of aviation level information such as RITI in NAS </w:t>
      </w:r>
      <w:r w:rsidR="00647686" w:rsidRPr="002D3C5B">
        <w:t>signalling</w:t>
      </w:r>
      <w:r w:rsidRPr="002D3C5B">
        <w:t xml:space="preserve"> (e.g. PCO or new IEs) </w:t>
      </w:r>
      <w:r>
        <w:t>will be defined in normative phase.</w:t>
      </w:r>
    </w:p>
    <w:p w14:paraId="5F9C0914" w14:textId="5785DF11" w:rsidR="00281601" w:rsidRPr="002D3C5B" w:rsidRDefault="00281601" w:rsidP="00281601">
      <w:pPr>
        <w:pStyle w:val="B1"/>
      </w:pPr>
      <w:r w:rsidRPr="002D3C5B">
        <w:t>1</w:t>
      </w:r>
      <w:r w:rsidR="00BE2F1A">
        <w:t>5</w:t>
      </w:r>
      <w:r w:rsidRPr="002D3C5B">
        <w:t>.</w:t>
      </w:r>
      <w:r w:rsidR="00F669A2">
        <w:tab/>
      </w:r>
      <w:r w:rsidRPr="002D3C5B">
        <w:t>UAV broadcasts remote identification information for remote identification based on RITI information.</w:t>
      </w:r>
    </w:p>
    <w:p w14:paraId="001529DF" w14:textId="45CB7F32" w:rsidR="00281601" w:rsidRDefault="00281601" w:rsidP="00281601">
      <w:pPr>
        <w:pStyle w:val="B1"/>
      </w:pPr>
      <w:r w:rsidRPr="002D3C5B">
        <w:t>1</w:t>
      </w:r>
      <w:r w:rsidR="00BE2F1A">
        <w:t>6</w:t>
      </w:r>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lang w:val="en-US"/>
        </w:rPr>
      </w:pPr>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UAVc. The user plane connectivity for the PDU Session should be restricted first and will be enabled by the next steps.</w:t>
      </w:r>
    </w:p>
    <w:p w14:paraId="3A2C2FB3" w14:textId="71E887D3" w:rsidR="00BE2F1A" w:rsidRPr="001239E5" w:rsidRDefault="00BE2F1A" w:rsidP="00647686">
      <w:pPr>
        <w:pStyle w:val="NO"/>
        <w:rPr>
          <w:lang w:val="en-US"/>
        </w:rPr>
      </w:pPr>
      <w:r w:rsidRPr="001239E5">
        <w:t>NOTE</w:t>
      </w:r>
      <w:r w:rsidR="00647686">
        <w:t> </w:t>
      </w:r>
      <w:r w:rsidRPr="001239E5">
        <w:t>1</w:t>
      </w:r>
      <w:r w:rsidR="00D10CB1">
        <w:t>5</w:t>
      </w:r>
      <w:r w:rsidRPr="001239E5">
        <w:t>:</w:t>
      </w:r>
      <w:r w:rsidR="00647686">
        <w:tab/>
      </w:r>
      <w:r w:rsidRPr="001239E5">
        <w:t>Steps18 and 19 apply to both scenario, using a single PDU session and using separate PDU Sessions for communication with the UTM/USS and for C2 communication.</w:t>
      </w:r>
    </w:p>
    <w:p w14:paraId="4C2ECC3B" w14:textId="77777777" w:rsidR="00BE2F1A" w:rsidRPr="001239E5" w:rsidRDefault="00BE2F1A" w:rsidP="00647686">
      <w:pPr>
        <w:pStyle w:val="B1"/>
      </w:pPr>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p>
    <w:p w14:paraId="3A5DC3FB" w14:textId="77777777" w:rsidR="00BE2F1A" w:rsidRPr="001239E5" w:rsidRDefault="00BE2F1A" w:rsidP="00647686">
      <w:pPr>
        <w:pStyle w:val="B1"/>
      </w:pPr>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p>
    <w:p w14:paraId="46F40F2D" w14:textId="3E7864A7" w:rsidR="00281601" w:rsidRDefault="00BE2F1A" w:rsidP="00647686">
      <w:pPr>
        <w:pStyle w:val="B1"/>
      </w:pPr>
      <w:r>
        <w:t>20</w:t>
      </w:r>
      <w:r w:rsidR="00281601" w:rsidRPr="002D3C5B">
        <w:t>.</w:t>
      </w:r>
      <w:r w:rsidR="00281601" w:rsidRPr="002D3C5B">
        <w:tab/>
        <w:t xml:space="preserve">The UE exchanges C2 traffic with the </w:t>
      </w:r>
      <w:r w:rsidR="00A63C66">
        <w:t xml:space="preserve">networked </w:t>
      </w:r>
      <w:r w:rsidR="00281601" w:rsidRPr="002D3C5B">
        <w:t>UAV Controller.</w:t>
      </w:r>
    </w:p>
    <w:p w14:paraId="245F1559" w14:textId="77777777" w:rsidR="00A63C66" w:rsidRPr="00F22863" w:rsidRDefault="00A63C66" w:rsidP="00A63C66">
      <w:pPr>
        <w:pStyle w:val="Heading5"/>
      </w:pPr>
      <w:bookmarkStart w:id="504" w:name="_Toc50481785"/>
      <w:bookmarkStart w:id="505" w:name="_Toc54846719"/>
      <w:bookmarkStart w:id="506" w:name="_Toc57622263"/>
      <w:bookmarkStart w:id="507" w:name="_Toc57623978"/>
      <w:bookmarkStart w:id="508" w:name="_Toc57625668"/>
      <w:r w:rsidRPr="00F22863">
        <w:lastRenderedPageBreak/>
        <w:t>6.5.3.1.2</w:t>
      </w:r>
      <w:r w:rsidRPr="00F22863">
        <w:tab/>
        <w:t>Procedure For UUAA Revocation</w:t>
      </w:r>
      <w:bookmarkEnd w:id="504"/>
      <w:bookmarkEnd w:id="505"/>
      <w:bookmarkEnd w:id="506"/>
      <w:bookmarkEnd w:id="507"/>
      <w:bookmarkEnd w:id="508"/>
    </w:p>
    <w:p w14:paraId="6EC2BE10" w14:textId="77777777" w:rsidR="00A63C66" w:rsidRPr="00F22863" w:rsidRDefault="00A63C66" w:rsidP="00A63C66">
      <w:pPr>
        <w:pStyle w:val="TH"/>
      </w:pPr>
      <w:r w:rsidRPr="00F22863">
        <w:object w:dxaOrig="15000" w:dyaOrig="5731" w14:anchorId="39B0CB01">
          <v:shape id="_x0000_i1035" type="#_x0000_t75" style="width:437.75pt;height:167.6pt" o:ole="">
            <v:imagedata r:id="rId40" o:title=""/>
          </v:shape>
          <o:OLEObject Type="Embed" ProgID="Visio.Drawing.15" ShapeID="_x0000_i1035" DrawAspect="Content" ObjectID="_1668241346" r:id="rId41"/>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r w:rsidR="002F54E6">
        <w:rPr>
          <w:szCs w:val="24"/>
          <w:lang w:val="en-US"/>
        </w:rPr>
        <w:t xml:space="preserve"> </w:t>
      </w:r>
      <w:r w:rsidR="002F54E6">
        <w:rPr>
          <w:rFonts w:hint="eastAsia"/>
          <w:szCs w:val="24"/>
          <w:lang w:val="en-US" w:eastAsia="zh-CN"/>
        </w:rPr>
        <w:t>by invoking the Nudm_UECM_Get service operation</w:t>
      </w:r>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4185246" w:rsidR="00A63C66" w:rsidRPr="00647686" w:rsidRDefault="00A63C66" w:rsidP="00A63C66">
      <w:pPr>
        <w:pStyle w:val="B2"/>
      </w:pPr>
      <w:r w:rsidRPr="00647686">
        <w:t>-</w:t>
      </w:r>
      <w:r w:rsidRPr="00647686">
        <w:tab/>
        <w:t xml:space="preserve">restricted services: the AMF triggers the removal of all the PDU sessions associated with the UAV (a cause code indicating revocation of authorization is provided in the SM </w:t>
      </w:r>
      <w:r w:rsidR="00647686" w:rsidRPr="00647686">
        <w:t>signalling</w:t>
      </w:r>
      <w:r w:rsidRPr="00647686">
        <w:t>, detailed to be defined in stage 3) towards the corresponding SMFs, and performs a UCU procedure assigning the Tracking Areas of the Registration Area as a Non-Allowed Area (i.e. the UAV is only allowed to exchange NAS signalling and is not allowed to trigger a PDU session establishment, among other procedures), providing a "failed UUAA" indication. The UAV is restricted from performing e.g. any PDU session establishment dedicated for the UAS service. If the UAV needs to perform a new UUA, the UE performs a re-registration.</w:t>
      </w:r>
    </w:p>
    <w:p w14:paraId="3440ED88" w14:textId="7F31902D" w:rsidR="00A63C66" w:rsidRPr="00647686" w:rsidRDefault="00A63C66" w:rsidP="00A63C66">
      <w:pPr>
        <w:pStyle w:val="B2"/>
      </w:pPr>
      <w:r w:rsidRPr="00647686">
        <w:t>-</w:t>
      </w:r>
      <w:r w:rsidRPr="00647686">
        <w:tab/>
        <w:t xml:space="preserve">differentiated services: the AMF triggers the removal of all the PDU session(s) for UAS services towards the corresponding SMFs, i.e. for UAV-USS/UTM communication and for C2 connectivity associated with the UAV (a cause code indicating revocation of authorization is provided in the SM </w:t>
      </w:r>
      <w:r w:rsidR="00647686" w:rsidRPr="00647686">
        <w:t>signalling</w:t>
      </w:r>
      <w:r w:rsidRPr="00647686">
        <w:t>, detailed to be defined in stage 3). The UAV may continue to access any other non-UAS PDU sessions</w:t>
      </w:r>
    </w:p>
    <w:p w14:paraId="39E54AF4" w14:textId="2BBA24B3" w:rsidR="00A63C66" w:rsidRPr="00F22863" w:rsidRDefault="00A63C66" w:rsidP="00A63C66">
      <w:pPr>
        <w:pStyle w:val="NO"/>
        <w:rPr>
          <w:lang w:val="en-US"/>
        </w:rPr>
      </w:pPr>
      <w:r w:rsidRPr="00F22863">
        <w:rPr>
          <w:lang w:val="en-US"/>
        </w:rPr>
        <w:t>NOTE:</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1F1EAC30" w:rsidR="00A63C66" w:rsidRDefault="00A63C66" w:rsidP="00A63C66">
      <w:pPr>
        <w:pStyle w:val="Heading5"/>
      </w:pPr>
      <w:bookmarkStart w:id="509" w:name="_Toc50481786"/>
      <w:bookmarkStart w:id="510" w:name="_Toc54846720"/>
      <w:bookmarkStart w:id="511" w:name="_Toc57622264"/>
      <w:bookmarkStart w:id="512" w:name="_Toc57623979"/>
      <w:bookmarkStart w:id="513" w:name="_Toc57625669"/>
      <w:r w:rsidRPr="00F22863">
        <w:t>6.5.3.1.3</w:t>
      </w:r>
      <w:r w:rsidRPr="00F22863">
        <w:tab/>
        <w:t xml:space="preserve">Procedure For Revocation of </w:t>
      </w:r>
      <w:bookmarkEnd w:id="509"/>
      <w:r w:rsidR="00BE2F1A">
        <w:t>Pairing</w:t>
      </w:r>
      <w:bookmarkEnd w:id="510"/>
      <w:bookmarkEnd w:id="511"/>
      <w:bookmarkEnd w:id="512"/>
      <w:bookmarkEnd w:id="513"/>
    </w:p>
    <w:p w14:paraId="51E5B058" w14:textId="317941A9" w:rsidR="00BE2F1A" w:rsidRPr="00BE2F1A" w:rsidRDefault="00BE2F1A" w:rsidP="00647686">
      <w:r w:rsidRPr="001239E5">
        <w:t>This procedure is used to stop communication between the UAV and UAVC, e.g. as a result of pairing or a flight path being revoked.</w:t>
      </w:r>
    </w:p>
    <w:bookmarkStart w:id="514" w:name="_MON_1662967291"/>
    <w:bookmarkEnd w:id="514"/>
    <w:p w14:paraId="6C6F3FAF" w14:textId="1ECB6380" w:rsidR="00A63C66" w:rsidRPr="00F22863" w:rsidRDefault="00BE2F1A" w:rsidP="00F669A2">
      <w:pPr>
        <w:pStyle w:val="TH"/>
      </w:pPr>
      <w:r w:rsidRPr="001239E5">
        <w:object w:dxaOrig="7616" w:dyaOrig="4232" w14:anchorId="437FE4B0">
          <v:shape id="_x0000_i1036" type="#_x0000_t75" style="width:381.3pt;height:213.1pt" o:ole="">
            <v:imagedata r:id="rId42" o:title="" cropright="5515f"/>
          </v:shape>
          <o:OLEObject Type="Embed" ProgID="Word.Document.12" ShapeID="_x0000_i1036" DrawAspect="Content" ObjectID="_1668241347" r:id="rId43">
            <o:FieldCodes>\s</o:FieldCodes>
          </o:OLEObject>
        </w:object>
      </w:r>
    </w:p>
    <w:p w14:paraId="02EB1D61" w14:textId="6689E2BF" w:rsidR="00A63C66" w:rsidRPr="00F22863" w:rsidRDefault="00A63C66" w:rsidP="00F669A2">
      <w:pPr>
        <w:pStyle w:val="TF"/>
      </w:pPr>
      <w:r w:rsidRPr="00F22863">
        <w:t>Figure 6.5.3</w:t>
      </w:r>
      <w:r w:rsidRPr="00F22863">
        <w:rPr>
          <w:lang w:val="en-US"/>
        </w:rPr>
        <w:t>.1.3-1</w:t>
      </w:r>
      <w:r w:rsidRPr="00F22863">
        <w:t xml:space="preserve">: Procedure for </w:t>
      </w:r>
      <w:r w:rsidR="00BE2F1A">
        <w:rPr>
          <w:lang w:val="en-US"/>
        </w:rPr>
        <w:t>Pairing</w:t>
      </w:r>
      <w:r w:rsidR="00BE2F1A" w:rsidRPr="00F22863">
        <w:rPr>
          <w:lang w:val="en-US"/>
        </w:rPr>
        <w:t xml:space="preserve"> </w:t>
      </w:r>
      <w:r w:rsidR="00BE2F1A">
        <w:rPr>
          <w:lang w:val="en-US"/>
        </w:rPr>
        <w:t>r</w:t>
      </w:r>
      <w:r w:rsidR="00BE2F1A" w:rsidRPr="00F22863">
        <w:rPr>
          <w:lang w:val="en-US"/>
        </w:rPr>
        <w:t xml:space="preserve">evocation </w:t>
      </w:r>
      <w:r w:rsidRPr="00F22863">
        <w:t>in 5GS</w:t>
      </w:r>
    </w:p>
    <w:p w14:paraId="10D2CF02" w14:textId="52CC9E04" w:rsidR="00A63C66" w:rsidRPr="00F22863" w:rsidRDefault="00A63C66" w:rsidP="00647686">
      <w:pPr>
        <w:pStyle w:val="B1"/>
      </w:pPr>
      <w:r w:rsidRPr="00F22863">
        <w:rPr>
          <w:lang w:val="en-US"/>
        </w:rPr>
        <w:t>1.</w:t>
      </w:r>
      <w:r w:rsidRPr="00F22863">
        <w:rPr>
          <w:lang w:val="en-US"/>
        </w:rPr>
        <w:tab/>
      </w:r>
      <w:r w:rsidR="00BE2F1A">
        <w:rPr>
          <w:lang w:val="en-US"/>
        </w:rPr>
        <w:t>USS/</w:t>
      </w:r>
      <w:r w:rsidRPr="00F22863">
        <w:t xml:space="preserve">UTM determines that </w:t>
      </w:r>
      <w:r w:rsidR="00BE2F1A">
        <w:t xml:space="preserve">pairing </w:t>
      </w:r>
      <w:r w:rsidRPr="00F22863">
        <w:t>is to be revoked.</w:t>
      </w:r>
    </w:p>
    <w:p w14:paraId="025C3F1F" w14:textId="32EC88EF" w:rsidR="00A63C66" w:rsidRDefault="00A63C66" w:rsidP="00647686">
      <w:pPr>
        <w:pStyle w:val="B1"/>
        <w:rPr>
          <w:szCs w:val="24"/>
          <w:lang w:val="en-US"/>
        </w:rPr>
      </w:pPr>
      <w:r w:rsidRPr="00F22863">
        <w:t>2.</w:t>
      </w:r>
      <w:r w:rsidRPr="00F22863">
        <w:tab/>
      </w:r>
      <w:r w:rsidR="00BE2F1A">
        <w:t>USS/</w:t>
      </w:r>
      <w:r w:rsidRPr="00F22863">
        <w:rPr>
          <w:szCs w:val="24"/>
        </w:rPr>
        <w:t>UTM sends a</w:t>
      </w:r>
      <w:r w:rsidR="00BE2F1A">
        <w:rPr>
          <w:szCs w:val="24"/>
        </w:rPr>
        <w:t xml:space="preserve"> pairing </w:t>
      </w:r>
      <w:r w:rsidRPr="00F22863">
        <w:rPr>
          <w:szCs w:val="24"/>
        </w:rPr>
        <w:t xml:space="preserve">revocation </w:t>
      </w:r>
      <w:r w:rsidR="00BE2F1A">
        <w:rPr>
          <w:szCs w:val="24"/>
        </w:rPr>
        <w:t>request</w:t>
      </w:r>
      <w:r w:rsidR="00BE2F1A" w:rsidRPr="00F22863">
        <w:rPr>
          <w:szCs w:val="24"/>
        </w:rPr>
        <w:t xml:space="preserve"> </w:t>
      </w:r>
      <w:r w:rsidRPr="00F22863">
        <w:rPr>
          <w:szCs w:val="24"/>
        </w:rPr>
        <w:t xml:space="preserve">to </w:t>
      </w:r>
      <w:r w:rsidRPr="00F22863">
        <w:rPr>
          <w:szCs w:val="24"/>
          <w:lang w:val="en-US"/>
        </w:rPr>
        <w:t xml:space="preserve">the UFES, addressing the UAV via the 3GPP UAV ID. The request contains a Revocation Cause indicating this is </w:t>
      </w:r>
      <w:r w:rsidR="00BE2F1A">
        <w:rPr>
          <w:szCs w:val="24"/>
          <w:lang w:val="en-US"/>
        </w:rPr>
        <w:t xml:space="preserve">pairing </w:t>
      </w:r>
      <w:r w:rsidRPr="00F22863">
        <w:rPr>
          <w:szCs w:val="24"/>
          <w:lang w:val="en-US"/>
        </w:rPr>
        <w:t>revocation.</w:t>
      </w:r>
    </w:p>
    <w:p w14:paraId="4C3318D0" w14:textId="4343BAD5" w:rsidR="00BE2F1A" w:rsidRPr="00F22863" w:rsidRDefault="00647686" w:rsidP="00647686">
      <w:pPr>
        <w:pStyle w:val="B1"/>
        <w:rPr>
          <w:b/>
        </w:rPr>
      </w:pPr>
      <w:r>
        <w:rPr>
          <w:lang w:val="en-US"/>
        </w:rPr>
        <w:tab/>
      </w:r>
      <w:r w:rsidR="00BE2F1A" w:rsidRPr="001239E5">
        <w:rPr>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00BE2F1A" w:rsidRPr="001239E5">
        <w:rPr>
          <w:rFonts w:hint="eastAsia"/>
          <w:lang w:val="en-US" w:eastAsia="zh-CN"/>
        </w:rPr>
        <w:t>/</w:t>
      </w:r>
      <w:r w:rsidR="00BE2F1A" w:rsidRPr="001239E5">
        <w:rPr>
          <w:lang w:val="en-US" w:eastAsia="zh-CN"/>
        </w:rPr>
        <w:t>released.</w:t>
      </w:r>
    </w:p>
    <w:p w14:paraId="27EE4601" w14:textId="374DFC30" w:rsidR="00A63C66" w:rsidRPr="00F22863" w:rsidRDefault="00A63C66" w:rsidP="0064768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w:t>
      </w:r>
      <w:r w:rsidR="00BE2F1A">
        <w:rPr>
          <w:szCs w:val="24"/>
          <w:lang w:val="en-US"/>
        </w:rPr>
        <w:t xml:space="preserve"> between UAV and UAVC</w:t>
      </w:r>
      <w:r w:rsidRPr="00F22863">
        <w:rPr>
          <w:szCs w:val="24"/>
          <w:lang w:val="en-US"/>
        </w:rPr>
        <w:t>, e.g. based on information stored during the establishment and authorization of C2 connectivity</w:t>
      </w:r>
      <w:r w:rsidR="00BE2F1A" w:rsidRPr="00BE2F1A">
        <w:rPr>
          <w:szCs w:val="24"/>
          <w:lang w:val="en-US"/>
        </w:rPr>
        <w:t xml:space="preserve"> </w:t>
      </w:r>
      <w:r w:rsidR="00BE2F1A">
        <w:rPr>
          <w:szCs w:val="24"/>
          <w:lang w:val="en-US"/>
        </w:rPr>
        <w:t>between UAV and UAVC</w:t>
      </w:r>
      <w:r w:rsidRPr="00F22863">
        <w:rPr>
          <w:szCs w:val="24"/>
          <w:lang w:val="en-US"/>
        </w:rPr>
        <w:t>. This corresponds to the SMF serving the UAV for the common PDU session for UAV-USS</w:t>
      </w:r>
      <w:r w:rsidRPr="00F22863">
        <w:rPr>
          <w:lang w:val="en-US"/>
        </w:rPr>
        <w:t>/UTM</w:t>
      </w:r>
      <w:r w:rsidRPr="00F22863">
        <w:rPr>
          <w:szCs w:val="24"/>
          <w:lang w:val="en-US"/>
        </w:rPr>
        <w:t xml:space="preserve"> communication and for C2 connectivity</w:t>
      </w:r>
      <w:r w:rsidR="00BE2F1A">
        <w:rPr>
          <w:szCs w:val="24"/>
          <w:lang w:val="en-US"/>
        </w:rPr>
        <w:t xml:space="preserve"> between UAV and UAVC</w:t>
      </w:r>
      <w:r w:rsidRPr="00F22863">
        <w:rPr>
          <w:szCs w:val="24"/>
          <w:lang w:val="en-US"/>
        </w:rPr>
        <w:t>.</w:t>
      </w:r>
    </w:p>
    <w:p w14:paraId="7B00619D" w14:textId="45D07C3A" w:rsidR="00A63C66" w:rsidRPr="00F22863" w:rsidRDefault="00A63C66" w:rsidP="00647686">
      <w:pPr>
        <w:pStyle w:val="B1"/>
        <w:rPr>
          <w:szCs w:val="24"/>
          <w:lang w:val="en-US"/>
        </w:rPr>
      </w:pPr>
      <w:r w:rsidRPr="00F22863">
        <w:rPr>
          <w:szCs w:val="24"/>
          <w:lang w:val="en-US"/>
        </w:rPr>
        <w:t xml:space="preserve">4a. </w:t>
      </w:r>
      <w:r w:rsidR="00BE2F1A">
        <w:rPr>
          <w:szCs w:val="24"/>
          <w:lang w:val="en-US"/>
        </w:rPr>
        <w:t>R</w:t>
      </w:r>
      <w:r w:rsidRPr="00F22863">
        <w:rPr>
          <w:szCs w:val="24"/>
          <w:lang w:val="en-US"/>
        </w:rPr>
        <w:t>evocation of the C2 connectivity</w:t>
      </w:r>
      <w:r w:rsidR="00BE2F1A">
        <w:rPr>
          <w:szCs w:val="24"/>
          <w:lang w:val="en-US"/>
        </w:rPr>
        <w:t xml:space="preserve"> between UAV and UAVC</w:t>
      </w:r>
      <w:r w:rsidRPr="00F22863">
        <w:rPr>
          <w:szCs w:val="24"/>
          <w:lang w:val="en-US"/>
        </w:rPr>
        <w:t xml:space="preserve"> is implemented by the SMF by removing the QoS flows for C2 connectivity</w:t>
      </w:r>
      <w:r w:rsidR="00BE2F1A">
        <w:rPr>
          <w:szCs w:val="24"/>
          <w:lang w:val="en-US"/>
        </w:rPr>
        <w:t xml:space="preserve"> between UAV and UAVC based on information received from the USS/UTM</w:t>
      </w:r>
      <w:r w:rsidRPr="00F22863">
        <w:rPr>
          <w:szCs w:val="24"/>
          <w:lang w:val="en-US"/>
        </w:rPr>
        <w:t>.</w:t>
      </w:r>
    </w:p>
    <w:p w14:paraId="5CCA27BB" w14:textId="5D336B79" w:rsidR="00BE2F1A" w:rsidRPr="00F22863" w:rsidRDefault="00BE2F1A" w:rsidP="00647686">
      <w:pPr>
        <w:pStyle w:val="B1"/>
      </w:pPr>
      <w:r w:rsidRPr="001239E5">
        <w:rPr>
          <w:szCs w:val="24"/>
          <w:lang w:val="en-US"/>
        </w:rPr>
        <w:t>4b</w:t>
      </w:r>
      <w:r w:rsidR="00647686">
        <w:rPr>
          <w:szCs w:val="24"/>
          <w:lang w:val="en-US"/>
        </w:rPr>
        <w:t>.</w:t>
      </w:r>
      <w:r w:rsidR="00647686">
        <w:rPr>
          <w:szCs w:val="24"/>
          <w:lang w:val="en-US"/>
        </w:rPr>
        <w:tab/>
        <w:t>I</w:t>
      </w:r>
      <w:r w:rsidRPr="001239E5">
        <w:rPr>
          <w:szCs w:val="24"/>
          <w:lang w:val="en-US"/>
        </w:rPr>
        <w:t xml:space="preserve">n </w:t>
      </w:r>
      <w:r w:rsidR="00647686">
        <w:rPr>
          <w:szCs w:val="24"/>
          <w:lang w:val="en-US"/>
        </w:rPr>
        <w:t xml:space="preserve">the </w:t>
      </w:r>
      <w:r w:rsidRPr="001239E5">
        <w:rPr>
          <w:szCs w:val="24"/>
          <w:lang w:val="en-US"/>
        </w:rPr>
        <w:t xml:space="preserve">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p>
    <w:p w14:paraId="4BD4EA91" w14:textId="3265302E" w:rsidR="00A63C66" w:rsidRDefault="00A63C66" w:rsidP="00647686">
      <w:pPr>
        <w:pStyle w:val="B1"/>
        <w:rPr>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lang w:eastAsia="zh-CN"/>
        </w:rPr>
      </w:pPr>
      <w:bookmarkStart w:id="515" w:name="_Toc54846721"/>
      <w:bookmarkStart w:id="516" w:name="_Toc57622265"/>
      <w:bookmarkStart w:id="517" w:name="_Toc57623980"/>
      <w:bookmarkStart w:id="518" w:name="_Toc57625670"/>
      <w:r>
        <w:t>6.5.3.1.4</w:t>
      </w:r>
      <w:r w:rsidRPr="00F22863">
        <w:tab/>
        <w:t xml:space="preserve">Procedure For </w:t>
      </w:r>
      <w:r>
        <w:t>Update/</w:t>
      </w:r>
      <w:r w:rsidRPr="00F22863">
        <w:t xml:space="preserve">Revocation of </w:t>
      </w:r>
      <w:r>
        <w:rPr>
          <w:lang w:eastAsia="zh-CN"/>
        </w:rPr>
        <w:t>flight-related communication</w:t>
      </w:r>
      <w:bookmarkEnd w:id="515"/>
      <w:bookmarkEnd w:id="516"/>
      <w:bookmarkEnd w:id="517"/>
      <w:bookmarkEnd w:id="518"/>
    </w:p>
    <w:p w14:paraId="4C5F364A" w14:textId="5763F74C" w:rsidR="00CD5B0D" w:rsidRDefault="00CD5B0D" w:rsidP="00647686">
      <w:r w:rsidRPr="008862F6">
        <w:t>This procedure is used to stop or update flight related communication between the UAV and UAVC, e.g. when a flight path is revoked or completed.</w:t>
      </w:r>
    </w:p>
    <w:bookmarkStart w:id="519" w:name="_MON_1662970367"/>
    <w:bookmarkEnd w:id="519"/>
    <w:p w14:paraId="3A1796C9" w14:textId="0E0853A9" w:rsidR="00647686" w:rsidRDefault="00647686" w:rsidP="00647686">
      <w:pPr>
        <w:pStyle w:val="TH"/>
      </w:pPr>
      <w:r>
        <w:object w:dxaOrig="6971" w:dyaOrig="4242" w14:anchorId="3F78880E">
          <v:shape id="_x0000_i1037" type="#_x0000_t75" style="width:349.05pt;height:212.55pt" o:ole="">
            <v:imagedata r:id="rId44" o:title="" cropright="10603f"/>
          </v:shape>
          <o:OLEObject Type="Embed" ProgID="Word.Document.12" ShapeID="_x0000_i1037" DrawAspect="Content" ObjectID="_1668241348" r:id="rId45">
            <o:FieldCodes>\s</o:FieldCodes>
          </o:OLEObject>
        </w:object>
      </w:r>
    </w:p>
    <w:p w14:paraId="7BB29CF4" w14:textId="050F6162" w:rsidR="00CD5B0D" w:rsidRPr="00F22863" w:rsidRDefault="00CD5B0D" w:rsidP="00CD5B0D">
      <w:pPr>
        <w:pStyle w:val="TF"/>
      </w:pPr>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p>
    <w:p w14:paraId="0E3C484F" w14:textId="77777777" w:rsidR="00CD5B0D" w:rsidRDefault="00CD5B0D" w:rsidP="00CD5B0D">
      <w:pPr>
        <w:pStyle w:val="B1"/>
      </w:pPr>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p>
    <w:p w14:paraId="39AEC85B" w14:textId="66D4ABE1" w:rsidR="00CD5B0D" w:rsidRDefault="00CD5B0D" w:rsidP="00CD5B0D">
      <w:pPr>
        <w:pStyle w:val="B1"/>
        <w:rPr>
          <w:lang w:eastAsia="zh-CN"/>
        </w:rPr>
      </w:pPr>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23.502</w:t>
      </w:r>
      <w:r w:rsidR="00647686">
        <w:t> [7]</w:t>
      </w:r>
      <w:r>
        <w:t xml:space="preserve"> or AF session with required QoS revoke procedure by sending the Nnef_AFsessionWithQoS_Update </w:t>
      </w:r>
      <w:r>
        <w:rPr>
          <w:lang w:eastAsia="zh-CN"/>
        </w:rPr>
        <w:t>message</w:t>
      </w:r>
      <w:r>
        <w:t xml:space="preserve"> or the </w:t>
      </w:r>
      <w:r>
        <w:rPr>
          <w:lang w:eastAsia="zh-CN"/>
        </w:rPr>
        <w:t>Nnef_AFsessionWithQoS_Revoke message, respectively.</w:t>
      </w:r>
    </w:p>
    <w:p w14:paraId="6B871AD7" w14:textId="636F82DF" w:rsidR="00CD5B0D" w:rsidRDefault="00CD5B0D" w:rsidP="00647686">
      <w:pPr>
        <w:pStyle w:val="B1"/>
      </w:pPr>
      <w:r>
        <w:t>3.-8.</w:t>
      </w:r>
      <w:r>
        <w:tab/>
        <w:t xml:space="preserve">When using AF session with required QoS update procedure, </w:t>
      </w:r>
      <w:bookmarkStart w:id="520" w:name="OLE_LINK11"/>
      <w:r>
        <w:t>steps</w:t>
      </w:r>
      <w:r w:rsidRPr="0004162E">
        <w:t> </w:t>
      </w:r>
      <w:r>
        <w:t>2-8 are the same as steps</w:t>
      </w:r>
      <w:r w:rsidRPr="0004162E">
        <w:t> </w:t>
      </w:r>
      <w:r>
        <w:t>2-7 described in clause</w:t>
      </w:r>
      <w:r w:rsidRPr="0004162E">
        <w:t> </w:t>
      </w:r>
      <w:r>
        <w:t>4.15.6.6a of TS</w:t>
      </w:r>
      <w:r w:rsidRPr="0004162E">
        <w:t> </w:t>
      </w:r>
      <w:r>
        <w:t>23.502</w:t>
      </w:r>
      <w:bookmarkEnd w:id="520"/>
      <w:r w:rsidR="00647686">
        <w:t> [7]</w:t>
      </w:r>
      <w:r>
        <w:t>.When using AF session with required QoS revoke procedure, steps 2-8 are the same as steps</w:t>
      </w:r>
      <w:r w:rsidRPr="0004162E">
        <w:t> </w:t>
      </w:r>
      <w:r>
        <w:t>2-7 described in clause</w:t>
      </w:r>
      <w:r w:rsidRPr="0004162E">
        <w:t> </w:t>
      </w:r>
      <w:r>
        <w:t>4.15.6.6a of TS</w:t>
      </w:r>
      <w:r w:rsidRPr="0004162E">
        <w:t> </w:t>
      </w:r>
      <w:r>
        <w:t>23.502</w:t>
      </w:r>
      <w:r w:rsidR="00647686">
        <w:t> [7]</w:t>
      </w:r>
      <w:r>
        <w:t xml:space="preserve"> with the following difference:</w:t>
      </w:r>
    </w:p>
    <w:p w14:paraId="4216F704" w14:textId="6DC79F71" w:rsidR="00647686" w:rsidRDefault="00647686" w:rsidP="00647686">
      <w:pPr>
        <w:pStyle w:val="B2"/>
      </w:pPr>
      <w:r>
        <w:t>-</w:t>
      </w:r>
      <w:r>
        <w:tab/>
        <w:t>Instead of updating the request QoS, the UFES/NEF revokes the request QoS by using Npcf_PolicyAuthorization_Delete service operation.</w:t>
      </w:r>
    </w:p>
    <w:p w14:paraId="3FBCF133" w14:textId="0353D4CA" w:rsidR="00CD5B0D" w:rsidRPr="003B5F06" w:rsidRDefault="00CD5B0D" w:rsidP="00CD5B0D">
      <w:pPr>
        <w:pStyle w:val="B1"/>
      </w:pPr>
      <w:r>
        <w:tab/>
        <w:t>This results in signalling to RAN and the UE to update or remove the QoS Flows used for flight related communication.</w:t>
      </w:r>
    </w:p>
    <w:p w14:paraId="1BF70FE9" w14:textId="2F4EDCB8" w:rsidR="00281601" w:rsidRPr="002D3C5B" w:rsidRDefault="00281601" w:rsidP="00281601">
      <w:pPr>
        <w:pStyle w:val="Heading4"/>
      </w:pPr>
      <w:bookmarkStart w:id="521" w:name="_Toc43132029"/>
      <w:bookmarkStart w:id="522" w:name="_Toc43192941"/>
      <w:bookmarkStart w:id="523" w:name="_Toc44583971"/>
      <w:bookmarkStart w:id="524" w:name="_Toc44584120"/>
      <w:bookmarkStart w:id="525" w:name="_Toc50481787"/>
      <w:bookmarkStart w:id="526" w:name="_Toc54846722"/>
      <w:bookmarkStart w:id="527" w:name="_Toc57622266"/>
      <w:bookmarkStart w:id="528" w:name="_Toc57623981"/>
      <w:bookmarkStart w:id="529" w:name="_Toc57625671"/>
      <w:r w:rsidRPr="002D3C5B">
        <w:t>6.5.3.2</w:t>
      </w:r>
      <w:r w:rsidR="002D3C5B" w:rsidRPr="002D3C5B">
        <w:tab/>
      </w:r>
      <w:r w:rsidRPr="002D3C5B">
        <w:t>EPS Procedure</w:t>
      </w:r>
      <w:bookmarkEnd w:id="521"/>
      <w:bookmarkEnd w:id="522"/>
      <w:bookmarkEnd w:id="523"/>
      <w:bookmarkEnd w:id="524"/>
      <w:r w:rsidR="00A76F2A">
        <w:t>s</w:t>
      </w:r>
      <w:bookmarkEnd w:id="525"/>
      <w:bookmarkEnd w:id="526"/>
      <w:bookmarkEnd w:id="527"/>
      <w:bookmarkEnd w:id="528"/>
      <w:bookmarkEnd w:id="529"/>
    </w:p>
    <w:p w14:paraId="1F634249" w14:textId="426685CC" w:rsidR="00A76F2A" w:rsidRPr="00F22863" w:rsidRDefault="00A76F2A" w:rsidP="00A76F2A">
      <w:pPr>
        <w:pStyle w:val="Heading4"/>
      </w:pPr>
      <w:bookmarkStart w:id="530" w:name="_Toc50481788"/>
      <w:bookmarkStart w:id="531" w:name="_Toc54846723"/>
      <w:bookmarkStart w:id="532" w:name="_Toc57622267"/>
      <w:bookmarkStart w:id="533" w:name="_Toc57623982"/>
      <w:bookmarkStart w:id="534" w:name="_Toc57625672"/>
      <w:r w:rsidRPr="00F22863">
        <w:t>6.5.3.2.1</w:t>
      </w:r>
      <w:r w:rsidR="00F669A2">
        <w:tab/>
      </w:r>
      <w:r w:rsidRPr="00F22863">
        <w:t>EPS Procedure For Authentication/Authorization</w:t>
      </w:r>
      <w:bookmarkEnd w:id="530"/>
      <w:bookmarkEnd w:id="531"/>
      <w:bookmarkEnd w:id="532"/>
      <w:bookmarkEnd w:id="533"/>
      <w:bookmarkEnd w:id="534"/>
    </w:p>
    <w:p w14:paraId="702A2799" w14:textId="5CA68616" w:rsidR="00281601" w:rsidRDefault="00281601" w:rsidP="00281601">
      <w:r w:rsidRPr="002D3C5B">
        <w:t>The procedure for UAV Authentication and Authorization by USS in the EPS case is depicted in Figure 6.5.3-2.</w:t>
      </w:r>
    </w:p>
    <w:p w14:paraId="07EB6F2D" w14:textId="522402B8"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4ABF9B3A" w:rsidR="00A76F2A" w:rsidRPr="002D3C5B" w:rsidRDefault="003406FD" w:rsidP="002D3C5B">
      <w:pPr>
        <w:pStyle w:val="TH"/>
      </w:pPr>
      <w:r>
        <w:object w:dxaOrig="15430" w:dyaOrig="18420" w14:anchorId="25DDF6D2">
          <v:shape id="_x0000_i1038" type="#_x0000_t75" style="width:481.55pt;height:574.85pt" o:ole="">
            <v:imagedata r:id="rId46" o:title=""/>
          </v:shape>
          <o:OLEObject Type="Embed" ProgID="Visio.Drawing.15" ShapeID="_x0000_i1038" DrawAspect="Content" ObjectID="_1668241349" r:id="rId47"/>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7538A6A8" w:rsidR="002D3C5B" w:rsidRPr="002D3C5B" w:rsidRDefault="002D3C5B" w:rsidP="00281601">
      <w:pPr>
        <w:pStyle w:val="B1"/>
      </w:pPr>
      <w:r w:rsidRPr="002D3C5B">
        <w:t>1.</w:t>
      </w:r>
      <w:r w:rsidRPr="002D3C5B">
        <w:tab/>
        <w:t>[Outside the scope of 3GPP]</w:t>
      </w:r>
      <w:r w:rsidR="00BE2F1A" w:rsidRPr="00BE2F1A">
        <w:t xml:space="preserve"> </w:t>
      </w:r>
      <w:r w:rsidR="00BE2F1A" w:rsidRPr="001239E5">
        <w:t xml:space="preserve">As step 1 of </w:t>
      </w:r>
      <w:r w:rsidR="00647686">
        <w:t>clause </w:t>
      </w:r>
      <w:r w:rsidR="00BE2F1A" w:rsidRPr="001239E5">
        <w:t>6.5.3-1</w:t>
      </w:r>
      <w:r w:rsidRPr="002D3C5B">
        <w:t>.</w:t>
      </w:r>
    </w:p>
    <w:p w14:paraId="3085C159" w14:textId="18DA74A6" w:rsidR="00281601" w:rsidRPr="002D3C5B" w:rsidRDefault="002D3C5B" w:rsidP="00281601">
      <w:pPr>
        <w:pStyle w:val="B1"/>
      </w:pPr>
      <w:r w:rsidRPr="002D3C5B">
        <w:t>2.</w:t>
      </w:r>
      <w:r w:rsidRPr="002D3C5B">
        <w:tab/>
        <w:t xml:space="preserve">[Outside the scope of 3GPP] [Optional] </w:t>
      </w:r>
      <w:r w:rsidR="00BE2F1A" w:rsidRPr="001239E5">
        <w:t xml:space="preserve">As step 2 of </w:t>
      </w:r>
      <w:r w:rsidR="00647686">
        <w:t>clause </w:t>
      </w:r>
      <w:r w:rsidR="00BE2F1A" w:rsidRPr="001239E5">
        <w:t>6.5.3-1.</w:t>
      </w:r>
    </w:p>
    <w:p w14:paraId="0163400D" w14:textId="347A19E6"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r w:rsidR="00BE2F1A">
        <w:t xml:space="preserve">the </w:t>
      </w:r>
      <w:r w:rsidR="00BE2F1A">
        <w:rPr>
          <w:lang w:val="en-US"/>
        </w:rPr>
        <w:t>UUAA Aviation Payload containing application layer information that is transparent to the EPC,</w:t>
      </w:r>
      <w:r w:rsidR="00BE2F1A" w:rsidRPr="002D3C5B">
        <w:t xml:space="preserve"> </w:t>
      </w:r>
      <w:r w:rsidRPr="002D3C5B">
        <w:t xml:space="preserve">and the Aviation Connectivity Payload containing the information for </w:t>
      </w:r>
      <w:r w:rsidRPr="002D3C5B">
        <w:lastRenderedPageBreak/>
        <w:t xml:space="preserve">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w:t>
      </w:r>
      <w:r w:rsidR="00647686">
        <w:rPr>
          <w:lang w:val="en-US"/>
        </w:rPr>
        <w:t>clause </w:t>
      </w:r>
      <w:r w:rsidR="00A76F2A" w:rsidRPr="00F22863">
        <w:rPr>
          <w:lang w:val="en-US"/>
        </w:rPr>
        <w:t>6.5.2.3).</w:t>
      </w:r>
    </w:p>
    <w:p w14:paraId="43BF2731" w14:textId="5B36FB4F" w:rsidR="00281601" w:rsidRPr="002D3C5B" w:rsidRDefault="00281601" w:rsidP="00281601">
      <w:pPr>
        <w:pStyle w:val="B1"/>
      </w:pPr>
      <w:r w:rsidRPr="002D3C5B">
        <w:t>4.</w:t>
      </w:r>
      <w:r w:rsidRPr="002D3C5B">
        <w:tab/>
        <w:t xml:space="preserve">Primary authentication/authorization is performed as specified in </w:t>
      </w:r>
      <w:r w:rsidR="00647686" w:rsidRPr="002D3C5B">
        <w:t>TS</w:t>
      </w:r>
      <w:r w:rsidR="00647686">
        <w:t> </w:t>
      </w:r>
      <w:r w:rsidR="00647686" w:rsidRPr="002D3C5B">
        <w:t>23.401</w:t>
      </w:r>
      <w:r w:rsidR="00647686">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7AB19D0B" w:rsidR="00281601" w:rsidRPr="002D3C5B" w:rsidRDefault="00281601" w:rsidP="00281601">
      <w:pPr>
        <w:pStyle w:val="B1"/>
      </w:pPr>
      <w:r w:rsidRPr="002D3C5B">
        <w:t>6.</w:t>
      </w:r>
      <w:r w:rsidR="002D3C5B" w:rsidRPr="002D3C5B">
        <w:tab/>
      </w:r>
      <w:r w:rsidRPr="002D3C5B">
        <w:t xml:space="preserve">The MME sends a Create Session Request to the </w:t>
      </w:r>
      <w:r w:rsidR="003406FD">
        <w:t>SMF+</w:t>
      </w:r>
      <w:r w:rsidRPr="002D3C5B">
        <w:t>PGW</w:t>
      </w:r>
      <w:r w:rsidR="003406FD">
        <w:t>-C</w:t>
      </w:r>
      <w:r w:rsidRPr="002D3C5B">
        <w:t xml:space="preserve"> via the SGW. The MME may include the ME Identity (IMEISV of the UAV). For the default APN used for connectivity with the USS, the HSS must allow selection of a </w:t>
      </w:r>
      <w:r w:rsidR="003406FD">
        <w:t>SMF+PGW-C</w:t>
      </w:r>
      <w:r w:rsidRPr="002D3C5B">
        <w:t xml:space="preserve">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7EA9B510" w:rsidR="00281601" w:rsidRDefault="00281601" w:rsidP="00281601">
      <w:pPr>
        <w:pStyle w:val="NO"/>
      </w:pPr>
      <w:r w:rsidRPr="002D3C5B">
        <w:t>NOTE</w:t>
      </w:r>
      <w:r w:rsidR="00DA29AA" w:rsidRPr="002D3C5B">
        <w:t> </w:t>
      </w:r>
      <w:r w:rsidR="00D10CB1">
        <w:t>1</w:t>
      </w:r>
      <w:r w:rsidRPr="002D3C5B">
        <w:t>:</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4F9428D0" w:rsidR="00A76F2A" w:rsidRPr="00F22863" w:rsidRDefault="00A76F2A" w:rsidP="00A76F2A">
      <w:pPr>
        <w:pStyle w:val="NO"/>
        <w:rPr>
          <w:lang w:val="en-US"/>
        </w:rPr>
      </w:pPr>
      <w:r w:rsidRPr="00F22863">
        <w:rPr>
          <w:lang w:val="en-US"/>
        </w:rPr>
        <w:t>NOTE</w:t>
      </w:r>
      <w:r w:rsidR="00F669A2">
        <w:rPr>
          <w:lang w:val="en-US"/>
        </w:rPr>
        <w:t> </w:t>
      </w:r>
      <w:r w:rsidR="00D10CB1">
        <w:rPr>
          <w:lang w:val="en-US"/>
        </w:rPr>
        <w:t>2</w:t>
      </w:r>
      <w:r w:rsidRPr="00F22863">
        <w:rPr>
          <w:lang w:val="en-US"/>
        </w:rPr>
        <w:t>:</w:t>
      </w:r>
      <w:r w:rsidR="00F669A2">
        <w:rPr>
          <w:lang w:val="en-US"/>
        </w:rPr>
        <w:tab/>
        <w:t>I</w:t>
      </w:r>
      <w:r w:rsidRPr="00F22863">
        <w:rPr>
          <w:lang w:val="en-US"/>
        </w:rPr>
        <w:t>t is expected that the MME selects an SMF+PGW-C, with the Default APN for UAV-USS/UTM communications always resolving to an SMF+PWG-C.</w:t>
      </w:r>
    </w:p>
    <w:p w14:paraId="2B998060" w14:textId="0AE29C9F" w:rsidR="00A76F2A" w:rsidRPr="00F22863" w:rsidRDefault="00281601" w:rsidP="00A76F2A">
      <w:pPr>
        <w:pStyle w:val="B1"/>
        <w:rPr>
          <w:lang w:val="en-IN"/>
        </w:rPr>
      </w:pPr>
      <w:r w:rsidRPr="002D3C5B">
        <w:t>7.</w:t>
      </w:r>
      <w:r w:rsidRPr="002D3C5B">
        <w:tab/>
      </w:r>
      <w:r w:rsidR="00A76F2A" w:rsidRPr="00F22863">
        <w:rPr>
          <w:lang w:val="en-IN"/>
        </w:rPr>
        <w:t xml:space="preserve">The </w:t>
      </w:r>
      <w:r w:rsidR="003406FD">
        <w:t>SMF+PGW-C</w:t>
      </w:r>
      <w:r w:rsidR="00A76F2A" w:rsidRPr="00F22863">
        <w:rPr>
          <w:lang w:val="en-IN"/>
        </w:rPr>
        <w:t>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329F2959" w:rsidR="00A76F2A" w:rsidRDefault="00A76F2A" w:rsidP="00A76F2A">
      <w:pPr>
        <w:pStyle w:val="B2"/>
      </w:pPr>
      <w:r w:rsidRPr="00F22863">
        <w:rPr>
          <w:lang w:val="en-US"/>
        </w:rPr>
        <w:t>-</w:t>
      </w:r>
      <w:r w:rsidRPr="00F22863">
        <w:rPr>
          <w:lang w:val="en-US"/>
        </w:rPr>
        <w:tab/>
        <w:t xml:space="preserve">For the scenario with multiple PDN connections, at these steps only UUAA would be performed and the </w:t>
      </w:r>
      <w:r w:rsidR="003406FD">
        <w:t>SMF+PGW-C</w:t>
      </w:r>
      <w:r w:rsidRPr="00F22863">
        <w:rPr>
          <w:lang w:val="en-US"/>
        </w:rPr>
        <w:t>verifies as above if it is required</w:t>
      </w:r>
      <w:r w:rsidR="00F669A2">
        <w:rPr>
          <w:lang w:val="en-US"/>
        </w:rPr>
        <w:t>.</w:t>
      </w:r>
    </w:p>
    <w:p w14:paraId="3A817E28" w14:textId="77777777" w:rsidR="003406FD" w:rsidRDefault="003406FD" w:rsidP="003406FD">
      <w:pPr>
        <w:pStyle w:val="B2"/>
        <w:rPr>
          <w:lang w:val="en-US"/>
        </w:rPr>
      </w:pPr>
      <w:r>
        <w:t>7a.</w:t>
      </w:r>
      <w:r>
        <w:tab/>
      </w:r>
      <w:r w:rsidRPr="00F22863">
        <w:rPr>
          <w:lang w:val="en-US"/>
        </w:rPr>
        <w:t xml:space="preserve">The </w:t>
      </w:r>
      <w:r>
        <w:t>SMF+PGW-C</w:t>
      </w:r>
      <w:r w:rsidRPr="00F22863">
        <w:rPr>
          <w:lang w:val="en-US"/>
        </w:rPr>
        <w:t xml:space="preserve"> establishes an N4 session with the </w:t>
      </w:r>
      <w:r>
        <w:rPr>
          <w:lang w:val="en-US"/>
        </w:rPr>
        <w:t>UPF+</w:t>
      </w:r>
      <w:r w:rsidRPr="00F22863">
        <w:rPr>
          <w:lang w:val="en-US"/>
        </w:rPr>
        <w:t>PGW</w:t>
      </w:r>
      <w:r>
        <w:rPr>
          <w:lang w:val="en-US"/>
        </w:rPr>
        <w:t>-U</w:t>
      </w:r>
      <w:r w:rsidRPr="00F22863">
        <w:rPr>
          <w:lang w:val="en-US"/>
        </w:rPr>
        <w:t>.</w:t>
      </w:r>
    </w:p>
    <w:p w14:paraId="14D19F80" w14:textId="77777777" w:rsidR="003406FD" w:rsidRDefault="003406FD" w:rsidP="003406FD">
      <w:pPr>
        <w:pStyle w:val="B2"/>
      </w:pPr>
      <w:r>
        <w:rPr>
          <w:lang w:val="en-US"/>
        </w:rPr>
        <w:t>7b.</w:t>
      </w:r>
      <w:r>
        <w:rPr>
          <w:lang w:val="en-US"/>
        </w:rPr>
        <w:tab/>
      </w:r>
      <w:r>
        <w:t>T</w:t>
      </w:r>
      <w:r w:rsidRPr="002D3C5B">
        <w:t xml:space="preserve">he </w:t>
      </w:r>
      <w:r>
        <w:t>SMF+PGW-C</w:t>
      </w:r>
      <w:r w:rsidRPr="00F22863">
        <w:rPr>
          <w:lang w:val="en-US"/>
        </w:rPr>
        <w:t xml:space="preserve"> </w:t>
      </w:r>
      <w:r w:rsidRPr="002D3C5B">
        <w:t>installs traffic filters</w:t>
      </w:r>
      <w:r>
        <w:t xml:space="preserve"> and access control list (ACL) so that the UE is not able to access any data network using the PDN connection until a secondary authentication is successfully completed with the USS/UTM.</w:t>
      </w:r>
    </w:p>
    <w:p w14:paraId="48E0A93F" w14:textId="77777777" w:rsidR="003406FD" w:rsidRDefault="003406FD" w:rsidP="003406FD">
      <w:pPr>
        <w:pStyle w:val="B1"/>
        <w:rPr>
          <w:lang w:val="en-IN"/>
        </w:rPr>
      </w:pPr>
      <w:r>
        <w:t>8[a-c]</w:t>
      </w:r>
      <w:r w:rsidRPr="002D3C5B">
        <w:t>.</w:t>
      </w:r>
      <w:r w:rsidRPr="002D3C5B">
        <w:tab/>
      </w:r>
      <w:r>
        <w:t xml:space="preserve">If the UE provided the CAA-Level UAV ID, then </w:t>
      </w:r>
      <w:r>
        <w:rPr>
          <w:lang w:val="en-IN"/>
        </w:rPr>
        <w:t>t</w:t>
      </w:r>
      <w:r w:rsidRPr="00F22863">
        <w:rPr>
          <w:lang w:val="en-IN"/>
        </w:rPr>
        <w:t xml:space="preserve">he </w:t>
      </w:r>
      <w:r>
        <w:t>SMF+PGW-C</w:t>
      </w:r>
      <w:r>
        <w:rPr>
          <w:lang w:val="en-IN"/>
        </w:rPr>
        <w:t xml:space="preserve"> sends back a Creation Session Response, otherwise the </w:t>
      </w:r>
      <w:r>
        <w:t>SMF+PGW-C</w:t>
      </w:r>
      <w:r>
        <w:rPr>
          <w:lang w:val="en-IN"/>
        </w:rPr>
        <w:t xml:space="preserve"> rejects the establishment of the session. </w:t>
      </w:r>
      <w:r>
        <w:rPr>
          <w:rFonts w:eastAsia="Malgun Gothic"/>
          <w:lang w:val="en-IN"/>
        </w:rPr>
        <w:t xml:space="preserve">The MME sends attach accept. </w:t>
      </w:r>
      <w:r>
        <w:t>The UE then sends attach complete</w:t>
      </w:r>
      <w:r>
        <w:rPr>
          <w:lang w:val="en-IN"/>
        </w:rPr>
        <w:t>.</w:t>
      </w:r>
    </w:p>
    <w:p w14:paraId="24B4121B" w14:textId="6DC9B51E" w:rsidR="003406FD" w:rsidRDefault="003406FD" w:rsidP="003406FD">
      <w:pPr>
        <w:pStyle w:val="B1"/>
      </w:pPr>
      <w:r>
        <w:t>9[a-b]</w:t>
      </w:r>
      <w:r w:rsidRPr="002D3C5B">
        <w:t>.</w:t>
      </w:r>
      <w:r>
        <w:tab/>
        <w:t>VOID</w:t>
      </w:r>
      <w:r w:rsidR="00F669A2">
        <w:tab/>
      </w:r>
    </w:p>
    <w:p w14:paraId="54DA8253" w14:textId="0335B5DD" w:rsidR="00281601" w:rsidRPr="002D3C5B" w:rsidRDefault="003406FD" w:rsidP="00F669A2">
      <w:pPr>
        <w:pStyle w:val="B1"/>
      </w:pPr>
      <w:r>
        <w:t>10.</w:t>
      </w: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68573A77" w:rsidR="00F669A2" w:rsidRDefault="003406FD" w:rsidP="00281601">
      <w:pPr>
        <w:pStyle w:val="B2"/>
      </w:pPr>
      <w:r>
        <w:t>10</w:t>
      </w:r>
      <w:r w:rsidR="00F669A2">
        <w:t>a.</w:t>
      </w:r>
      <w:r w:rsidR="00F669A2">
        <w:tab/>
        <w:t xml:space="preserve">The </w:t>
      </w:r>
      <w:r>
        <w:t>SMF+PGW-C</w:t>
      </w:r>
      <w:r w:rsidR="00A75FB8">
        <w:t xml:space="preserve"> </w:t>
      </w:r>
      <w:r w:rsidR="00F669A2">
        <w:t xml:space="preserve">selects the UFES based on pre-configured policies or as defined in the 5GS procedure. The </w:t>
      </w:r>
      <w:r>
        <w:t>SMF+PGW-C</w:t>
      </w:r>
      <w:r w:rsidR="00A75FB8">
        <w:t xml:space="preserve"> </w:t>
      </w:r>
      <w:r w:rsidR="00F669A2">
        <w:t xml:space="preserve">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w:t>
      </w:r>
      <w:r>
        <w:t xml:space="preserve">The SMF+PGW-C also provides the UFES the External Identifier to be used as 3GPP UAV ID. </w:t>
      </w:r>
    </w:p>
    <w:p w14:paraId="122FDA8E" w14:textId="513A0A8F" w:rsidR="00F669A2" w:rsidRDefault="003406FD" w:rsidP="00647686">
      <w:pPr>
        <w:pStyle w:val="B2"/>
      </w:pPr>
      <w:r>
        <w:t>10</w:t>
      </w:r>
      <w:r w:rsidR="00F669A2">
        <w:t>b.</w:t>
      </w:r>
      <w:r w:rsidR="00647686">
        <w:tab/>
      </w:r>
      <w:r w:rsidR="00F669A2">
        <w:t>The UFES discovers and selects the USS as described in 6.5.2.3.</w:t>
      </w:r>
    </w:p>
    <w:p w14:paraId="49324DED" w14:textId="3AB3F87A" w:rsidR="00DA29AA" w:rsidRPr="002D3C5B" w:rsidRDefault="003406FD" w:rsidP="00647686">
      <w:pPr>
        <w:pStyle w:val="B2"/>
      </w:pPr>
      <w:r>
        <w:t>10</w:t>
      </w:r>
      <w:r w:rsidR="00DA29AA" w:rsidRPr="002D3C5B">
        <w:t>c.</w:t>
      </w:r>
      <w:r w:rsidR="00647686">
        <w:tab/>
      </w:r>
      <w:r w:rsidR="00DA29AA" w:rsidRPr="002D3C5B">
        <w:t>The UFES forwards the information to the USS</w:t>
      </w:r>
      <w:r w:rsidR="00A76F2A">
        <w:t>/UTM</w:t>
      </w:r>
      <w:r w:rsidR="00DA29AA" w:rsidRPr="002D3C5B">
        <w:t>.</w:t>
      </w:r>
    </w:p>
    <w:p w14:paraId="0EE017CB" w14:textId="255022B5" w:rsidR="00DA29AA" w:rsidRPr="002D3C5B" w:rsidRDefault="003406FD" w:rsidP="00647686">
      <w:pPr>
        <w:pStyle w:val="B2"/>
      </w:pPr>
      <w:r>
        <w:t>10</w:t>
      </w:r>
      <w:r w:rsidR="00DA29AA" w:rsidRPr="002D3C5B">
        <w:t>d.</w:t>
      </w:r>
      <w:r w:rsidR="00647686">
        <w:tab/>
      </w:r>
      <w:r w:rsidR="00DA29AA" w:rsidRPr="002D3C5B">
        <w:t xml:space="preserve">The USS validates the request </w:t>
      </w:r>
      <w:r w:rsidR="00A76F2A">
        <w:t xml:space="preserve">for UUAA </w:t>
      </w:r>
      <w:r w:rsidR="00DA29AA" w:rsidRPr="002D3C5B">
        <w:t>based on the CAA-Level UAV ID, the Flight Authorization ID (if one is provided).</w:t>
      </w:r>
    </w:p>
    <w:p w14:paraId="0C169C1F" w14:textId="77777777" w:rsidR="00F669A2" w:rsidRDefault="00F669A2" w:rsidP="00647686">
      <w:pPr>
        <w:pStyle w:val="B2"/>
      </w:pPr>
      <w:r>
        <w:tab/>
        <w:t>If the Aviation Connectivity Payload is included, the USS/UTM also verifies the UAV and networked UAV controller pairing.</w:t>
      </w:r>
    </w:p>
    <w:p w14:paraId="0BEC9D5C" w14:textId="77577A02" w:rsidR="00F669A2" w:rsidRDefault="00F669A2" w:rsidP="00647686">
      <w:pPr>
        <w:pStyle w:val="B2"/>
      </w:pPr>
      <w:r>
        <w:lastRenderedPageBreak/>
        <w:tab/>
        <w:t>The USS/UTM may determine Remote Identification &amp; Tracking Info (RITI) for the UAV to use (e.g. in</w:t>
      </w:r>
      <w:r w:rsidR="00A75FB8">
        <w:t xml:space="preserve"> the</w:t>
      </w:r>
      <w:r>
        <w:t xml:space="preserve">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647686">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46781EAD" w:rsidR="00F669A2" w:rsidRDefault="00F669A2" w:rsidP="00647686">
      <w:pPr>
        <w:pStyle w:val="B2"/>
      </w:pPr>
      <w:r>
        <w:tab/>
        <w:t xml:space="preserve">The USS determines Authorization Data containing authorized operations and necessary information applicable to existing or future PDN connections, which influence </w:t>
      </w:r>
      <w:r w:rsidR="003406FD">
        <w:t>SMF+PGW-C</w:t>
      </w:r>
      <w:r w:rsidR="00A75FB8">
        <w:t xml:space="preserve"> </w:t>
      </w:r>
      <w:r>
        <w:t>decisions for traffic of PDN connections.</w:t>
      </w:r>
    </w:p>
    <w:p w14:paraId="2EFCFC3D" w14:textId="77777777" w:rsidR="00F669A2" w:rsidRDefault="00F669A2" w:rsidP="00647686">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43E1273F" w:rsidR="00F669A2" w:rsidRDefault="00F669A2" w:rsidP="00647686">
      <w:pPr>
        <w:pStyle w:val="B2"/>
      </w:pPr>
      <w:r>
        <w:t>-</w:t>
      </w:r>
      <w:r>
        <w:tab/>
        <w:t xml:space="preserve">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w:t>
      </w:r>
      <w:r w:rsidR="003406FD">
        <w:t>SMF+PGW-C</w:t>
      </w:r>
      <w:r w:rsidR="00A75FB8">
        <w:t xml:space="preserve"> </w:t>
      </w:r>
      <w:r>
        <w:t>may only keep the bearer to USS/UTM and disable all other PDU connections and bearers.</w:t>
      </w:r>
    </w:p>
    <w:p w14:paraId="393A60E2" w14:textId="045A26FC" w:rsidR="00F669A2" w:rsidRDefault="00F669A2" w:rsidP="00647686">
      <w:pPr>
        <w:pStyle w:val="B2"/>
      </w:pPr>
      <w:r>
        <w:tab/>
        <w:t xml:space="preserve">The UAV may establish a PDU connection with common APN for C2 communication and other purposes, based on received authorized operations and necessary information, the </w:t>
      </w:r>
      <w:r w:rsidR="003406FD">
        <w:t>SMF+PGW-C</w:t>
      </w:r>
      <w:r w:rsidR="00A75FB8">
        <w:t xml:space="preserve"> </w:t>
      </w:r>
      <w:r>
        <w:t>may only keep the bearer to USS/UTM and disable all other bearers in this PDN connection.</w:t>
      </w:r>
    </w:p>
    <w:p w14:paraId="0EBBB03F" w14:textId="7532F6AC" w:rsidR="00F669A2" w:rsidRDefault="003406FD" w:rsidP="00647686">
      <w:pPr>
        <w:pStyle w:val="B2"/>
      </w:pPr>
      <w:r>
        <w:t>10</w:t>
      </w:r>
      <w:r w:rsidR="00F669A2">
        <w:t>e.</w:t>
      </w:r>
      <w:r w:rsidR="00F669A2">
        <w:tab/>
        <w:t>The USS/UTM returns the response to the UFES.</w:t>
      </w:r>
    </w:p>
    <w:p w14:paraId="31125FB2" w14:textId="3F2E1B3F" w:rsidR="00F669A2" w:rsidRDefault="003406FD" w:rsidP="00647686">
      <w:pPr>
        <w:pStyle w:val="B2"/>
      </w:pPr>
      <w:r>
        <w:t>10</w:t>
      </w:r>
      <w:r w:rsidR="00F669A2">
        <w:t>f.</w:t>
      </w:r>
      <w:r w:rsidR="00647686">
        <w:tab/>
      </w:r>
      <w:r w:rsidR="00F669A2">
        <w:t>The UFES returns the response to the PGW.</w:t>
      </w:r>
    </w:p>
    <w:p w14:paraId="00C78A3C" w14:textId="7F047A45" w:rsidR="003406FD" w:rsidRDefault="003406FD" w:rsidP="00647686">
      <w:pPr>
        <w:pStyle w:val="B2"/>
      </w:pPr>
      <w:r>
        <w:t>10[g-h].</w:t>
      </w:r>
      <w:r>
        <w:tab/>
        <w:t>The SMF+PGW-C sends an Update Bearer Request to the MME including the RITI in the PCO. The MME sends the PCO in a Downlink NAS transport message to the UAV UE and confirms the bearer update procedure by sending an Update Bearer Response to the SMF+PGW-C</w:t>
      </w:r>
    </w:p>
    <w:p w14:paraId="6FF733E5" w14:textId="41F1151A" w:rsidR="00281601" w:rsidRPr="002D3C5B" w:rsidRDefault="003406FD" w:rsidP="00647686">
      <w:pPr>
        <w:pStyle w:val="B1"/>
      </w:pPr>
      <w:r>
        <w:t>11</w:t>
      </w:r>
      <w:r w:rsidR="00A76F2A">
        <w:t>.</w:t>
      </w:r>
      <w:r w:rsidR="00A76F2A">
        <w:tab/>
        <w:t>If</w:t>
      </w:r>
      <w:r w:rsidR="00281601" w:rsidRPr="002D3C5B">
        <w:t xml:space="preserve"> the PGW received the Authorization Data (including </w:t>
      </w:r>
      <w:r w:rsidR="00A76F2A">
        <w:t xml:space="preserve">optional </w:t>
      </w:r>
      <w:r w:rsidR="00281601" w:rsidRPr="002D3C5B">
        <w:t xml:space="preserve">authorized UAV and </w:t>
      </w:r>
      <w:r w:rsidR="00A76F2A">
        <w:t xml:space="preserve">networked </w:t>
      </w:r>
      <w:r w:rsidR="00281601" w:rsidRPr="002D3C5B">
        <w:t xml:space="preserve">UAV controller pairing information), the PGW installs traffic filters for the connectivity between the UAV and the </w:t>
      </w:r>
      <w:r w:rsidR="00A76F2A">
        <w:t xml:space="preserve">networked </w:t>
      </w:r>
      <w:r w:rsidR="00281601" w:rsidRPr="002D3C5B">
        <w:t>UAV controller, and for connectivity between the UAV and the USS</w:t>
      </w:r>
      <w:r w:rsidR="00A76F2A">
        <w:t>/UTM</w:t>
      </w:r>
      <w:r w:rsidR="00281601" w:rsidRPr="002D3C5B">
        <w:t>.</w:t>
      </w:r>
    </w:p>
    <w:p w14:paraId="11A042FF" w14:textId="54659C0F" w:rsidR="00A76F2A" w:rsidRDefault="00A76F2A" w:rsidP="00647686">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5C529097" w:rsidR="00A76F2A" w:rsidRPr="00F22863" w:rsidRDefault="00F669A2" w:rsidP="00647686">
      <w:pPr>
        <w:pStyle w:val="B1"/>
        <w:rPr>
          <w:lang w:val="en-US"/>
        </w:rPr>
      </w:pPr>
      <w:r>
        <w:rPr>
          <w:lang w:val="en-US"/>
        </w:rPr>
        <w:tab/>
      </w:r>
      <w:r w:rsidR="00A76F2A" w:rsidRPr="00F22863">
        <w:rPr>
          <w:lang w:val="en-US"/>
        </w:rPr>
        <w:t>[Optional] Steps 13-20 are performed only in</w:t>
      </w:r>
      <w:r w:rsidR="00A75FB8">
        <w:rPr>
          <w:lang w:val="en-US"/>
        </w:rPr>
        <w:t xml:space="preserve"> the</w:t>
      </w:r>
      <w:r w:rsidR="00A76F2A" w:rsidRPr="00F22863">
        <w:rPr>
          <w:lang w:val="en-US"/>
        </w:rPr>
        <w:t xml:space="preserve"> case of separate PDN connections.</w:t>
      </w:r>
    </w:p>
    <w:p w14:paraId="62CFD042" w14:textId="3BB03F9F" w:rsidR="00A76F2A" w:rsidRPr="00F22863" w:rsidRDefault="00A76F2A" w:rsidP="00647686">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1C61543C" w:rsidR="00A76F2A" w:rsidRPr="00F22863" w:rsidRDefault="00A76F2A" w:rsidP="00647686">
      <w:pPr>
        <w:pStyle w:val="B1"/>
      </w:pPr>
      <w:r w:rsidRPr="00F22863">
        <w:rPr>
          <w:lang w:val="en-US"/>
        </w:rPr>
        <w:t>1</w:t>
      </w:r>
      <w:r>
        <w:rPr>
          <w:lang w:val="en-US"/>
        </w:rPr>
        <w:t>4</w:t>
      </w:r>
      <w:r w:rsidRPr="00F22863">
        <w:t>.</w:t>
      </w:r>
      <w:r w:rsidRPr="00F22863">
        <w:tab/>
        <w:t xml:space="preserve">The MME sends a Create Session Request to the </w:t>
      </w:r>
      <w:r w:rsidR="003406FD">
        <w:t>SMF+PGW-C</w:t>
      </w:r>
      <w:r w:rsidR="003406FD" w:rsidRPr="00F22863">
        <w:t xml:space="preserve"> </w:t>
      </w:r>
      <w:r w:rsidRPr="00F22863">
        <w:t xml:space="preserve">via the SGW. The MME may include the ME Identity (IMEISV of the UAV). The MME selects a </w:t>
      </w:r>
      <w:r w:rsidR="003406FD">
        <w:t>SMF+PGW-C</w:t>
      </w:r>
      <w:r w:rsidR="003406FD" w:rsidRPr="00F22863" w:rsidDel="003406FD">
        <w:t xml:space="preserve"> </w:t>
      </w:r>
      <w:r w:rsidRPr="00F22863">
        <w:t>suitable to serving the APN</w:t>
      </w:r>
      <w:r w:rsidRPr="00F22863">
        <w:rPr>
          <w:lang w:val="en-US"/>
        </w:rPr>
        <w:t xml:space="preserve"> for C2 connectivity (it is expect</w:t>
      </w:r>
      <w:r w:rsidR="00BE2F1A">
        <w:rPr>
          <w:lang w:val="en-US"/>
        </w:rPr>
        <w:t>ed</w:t>
      </w:r>
      <w:r w:rsidRPr="00F22863">
        <w:rPr>
          <w:lang w:val="en-US"/>
        </w:rPr>
        <w:t xml:space="preserve"> to select the same PGW serving the PDN connection for UAV-USS/UTM connectivity).</w:t>
      </w:r>
    </w:p>
    <w:p w14:paraId="0600280A" w14:textId="5CE9527E" w:rsidR="00A76F2A" w:rsidRPr="00647686" w:rsidRDefault="00A76F2A" w:rsidP="00647686">
      <w:pPr>
        <w:pStyle w:val="B1"/>
      </w:pPr>
      <w:r w:rsidRPr="00647686">
        <w:t>15.</w:t>
      </w:r>
      <w:r w:rsidRPr="00647686">
        <w:tab/>
        <w:t xml:space="preserve">The </w:t>
      </w:r>
      <w:r w:rsidR="003406FD">
        <w:t>SMF+PGW-C</w:t>
      </w:r>
      <w:r w:rsidR="003406FD" w:rsidRPr="00647686" w:rsidDel="003406FD">
        <w:t xml:space="preserve"> </w:t>
      </w:r>
      <w:r w:rsidRPr="00647686">
        <w:t xml:space="preserve">verifies whether a secondary authentication is required for the PDN connection establishment request, in particular the authorization of UAV and networked UAV controller pairing, and flight path authorization/registration for flight, are performed. This is performed as step 14, with the USS/UTM verifying the UAV and networked UAV controller pairing. The USS/UTM may determine Remote Identification &amp; Tracking Info (RITI) for the UAV to use. This may include amongst others, a new CAA-level UAV ID, a UAV </w:t>
      </w:r>
      <w:r w:rsidRPr="00647686">
        <w:lastRenderedPageBreak/>
        <w:t>Type that is used as a means to remotely identify the UAV. The USS/UTM also determines Authorization Data containing information about the user plane connectivity between the UAV and the networked UAV Controller.</w:t>
      </w:r>
    </w:p>
    <w:p w14:paraId="4F0CB796" w14:textId="11C36032" w:rsidR="00A76F2A" w:rsidRPr="00F22863" w:rsidRDefault="00A76F2A" w:rsidP="00647686">
      <w:pPr>
        <w:pStyle w:val="B1"/>
        <w:rPr>
          <w:lang w:val="en-US"/>
        </w:rPr>
      </w:pPr>
      <w:r w:rsidRPr="00F22863">
        <w:rPr>
          <w:lang w:val="en-US"/>
        </w:rPr>
        <w:t>16</w:t>
      </w:r>
      <w:r w:rsidRPr="00F22863">
        <w:t>.</w:t>
      </w:r>
      <w:r w:rsidRPr="00F22863">
        <w:tab/>
      </w:r>
      <w:r w:rsidRPr="00F22863">
        <w:rPr>
          <w:lang w:val="en-US"/>
        </w:rPr>
        <w:t xml:space="preserve">The </w:t>
      </w:r>
      <w:r w:rsidR="003406FD">
        <w:t>SMF+PGW-C</w:t>
      </w:r>
      <w:r w:rsidR="003406FD" w:rsidRPr="00F22863" w:rsidDel="003406FD">
        <w:rPr>
          <w:lang w:val="en-US"/>
        </w:rPr>
        <w:t xml:space="preserve"> </w:t>
      </w:r>
      <w:r w:rsidRPr="00F22863">
        <w:rPr>
          <w:lang w:val="en-US"/>
        </w:rPr>
        <w:t xml:space="preserve">establishes an N4 session with the </w:t>
      </w:r>
      <w:r w:rsidR="003406FD">
        <w:rPr>
          <w:lang w:val="en-US"/>
        </w:rPr>
        <w:t>UPF+</w:t>
      </w:r>
      <w:r w:rsidRPr="00F22863">
        <w:rPr>
          <w:lang w:val="en-US"/>
        </w:rPr>
        <w:t>PGW</w:t>
      </w:r>
      <w:r w:rsidR="003406FD">
        <w:rPr>
          <w:lang w:val="en-US"/>
        </w:rPr>
        <w:t>-U</w:t>
      </w:r>
      <w:r w:rsidRPr="00F22863">
        <w:rPr>
          <w:lang w:val="en-US"/>
        </w:rPr>
        <w:t>.</w:t>
      </w:r>
    </w:p>
    <w:p w14:paraId="35EBD8EC" w14:textId="43F2F0A0" w:rsidR="00A76F2A" w:rsidRPr="00F22863" w:rsidRDefault="00A76F2A" w:rsidP="00647686">
      <w:pPr>
        <w:pStyle w:val="B1"/>
        <w:rPr>
          <w:lang w:val="en-US"/>
        </w:rPr>
      </w:pPr>
      <w:r w:rsidRPr="00F22863">
        <w:rPr>
          <w:lang w:val="en-US"/>
        </w:rPr>
        <w:t>17.</w:t>
      </w:r>
      <w:r w:rsidRPr="00F22863">
        <w:rPr>
          <w:lang w:val="en-US"/>
        </w:rPr>
        <w:tab/>
        <w:t>I</w:t>
      </w:r>
      <w:r w:rsidRPr="00F22863">
        <w:t xml:space="preserve">f the </w:t>
      </w:r>
      <w:r w:rsidR="003406FD">
        <w:t>SMF+PGW-C</w:t>
      </w:r>
      <w:r w:rsidR="003406FD" w:rsidRPr="00F22863" w:rsidDel="003406FD">
        <w:t xml:space="preserve"> </w:t>
      </w:r>
      <w:r w:rsidRPr="00F22863">
        <w:t xml:space="preserve">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w:t>
      </w:r>
      <w:r w:rsidR="003406FD">
        <w:t>SMF+PGW-C</w:t>
      </w:r>
      <w:r w:rsidR="003406FD" w:rsidRPr="00F22863" w:rsidDel="003406FD">
        <w:t xml:space="preserve"> </w:t>
      </w:r>
      <w:r w:rsidRPr="00F22863">
        <w:t xml:space="preserve">installs traffic filters for the connectivity between the UAV and the </w:t>
      </w:r>
      <w:r w:rsidRPr="00F22863">
        <w:rPr>
          <w:lang w:val="en-US" w:eastAsia="zh-CN"/>
        </w:rPr>
        <w:t xml:space="preserve">networked </w:t>
      </w:r>
      <w:r w:rsidRPr="00F22863">
        <w:t>UAV controller.</w:t>
      </w:r>
    </w:p>
    <w:p w14:paraId="319A0023" w14:textId="5A060636" w:rsidR="00A76F2A" w:rsidRPr="00F22863" w:rsidRDefault="00A76F2A" w:rsidP="00647686">
      <w:pPr>
        <w:pStyle w:val="B1"/>
      </w:pPr>
      <w:r w:rsidRPr="00F22863">
        <w:rPr>
          <w:lang w:val="en-US"/>
        </w:rPr>
        <w:t>18</w:t>
      </w:r>
      <w:r w:rsidRPr="00F22863">
        <w:t>.</w:t>
      </w:r>
      <w:r w:rsidRPr="00F22863">
        <w:tab/>
        <w:t xml:space="preserve">The </w:t>
      </w:r>
      <w:r w:rsidR="003406FD">
        <w:t>SMF+PGW-C</w:t>
      </w:r>
      <w:r w:rsidR="003406FD" w:rsidRPr="00F22863" w:rsidDel="003406FD">
        <w:t xml:space="preserve"> </w:t>
      </w:r>
      <w:r w:rsidRPr="00F22863">
        <w:t>confirms the procedure to the MME along with providing the RITI in the PCO.</w:t>
      </w:r>
    </w:p>
    <w:p w14:paraId="5920D3F9" w14:textId="34292886" w:rsidR="00A76F2A" w:rsidRPr="00F22863" w:rsidRDefault="00A76F2A" w:rsidP="00647686">
      <w:pPr>
        <w:pStyle w:val="B1"/>
      </w:pPr>
      <w:r w:rsidRPr="00F22863">
        <w:rPr>
          <w:lang w:val="en-US"/>
        </w:rPr>
        <w:t>19</w:t>
      </w:r>
      <w:r w:rsidRPr="00F22863">
        <w:t>.</w:t>
      </w:r>
      <w:r w:rsidRPr="00F22863">
        <w:tab/>
        <w:t xml:space="preserve">The new MME sends </w:t>
      </w:r>
      <w:r w:rsidR="003406FD">
        <w:t xml:space="preserve">PDN Connection </w:t>
      </w:r>
      <w:r w:rsidRPr="00F22863">
        <w:t>Accept to the UE with the PCO containing the RITI.</w:t>
      </w:r>
    </w:p>
    <w:p w14:paraId="3B720CC4" w14:textId="67D5EA9B" w:rsidR="00281601" w:rsidRPr="002D3C5B" w:rsidRDefault="00A76F2A" w:rsidP="00647686">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647686">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647686">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647686">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535" w:name="_Toc50481789"/>
      <w:bookmarkStart w:id="536" w:name="_Toc54846724"/>
      <w:bookmarkStart w:id="537" w:name="_Toc57622268"/>
      <w:bookmarkStart w:id="538" w:name="_Toc57623983"/>
      <w:bookmarkStart w:id="539" w:name="_Toc57625673"/>
      <w:r w:rsidRPr="00F22863">
        <w:t>6.5.3.2.2</w:t>
      </w:r>
      <w:r w:rsidRPr="00F22863">
        <w:tab/>
        <w:t>Procedures for Authorization Revocation</w:t>
      </w:r>
      <w:bookmarkEnd w:id="535"/>
      <w:bookmarkEnd w:id="536"/>
      <w:bookmarkEnd w:id="537"/>
      <w:bookmarkEnd w:id="538"/>
      <w:bookmarkEnd w:id="539"/>
    </w:p>
    <w:p w14:paraId="656D6A7F" w14:textId="77777777" w:rsidR="00A76F2A" w:rsidRPr="00F22863" w:rsidRDefault="00A76F2A" w:rsidP="00A76F2A">
      <w:pPr>
        <w:pStyle w:val="TH"/>
      </w:pPr>
      <w:r w:rsidRPr="00F22863">
        <w:object w:dxaOrig="15000" w:dyaOrig="5731" w14:anchorId="52FAB243">
          <v:shape id="_x0000_i1039" type="#_x0000_t75" style="width:437.75pt;height:167.6pt" o:ole="">
            <v:imagedata r:id="rId48" o:title=""/>
          </v:shape>
          <o:OLEObject Type="Embed" ProgID="Visio.Drawing.15" ShapeID="_x0000_i1039" DrawAspect="Content" ObjectID="_1668241350" r:id="rId49"/>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4DE4EDEC"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single PDN connection, a single PGW is serving the UE.</w:t>
      </w:r>
    </w:p>
    <w:p w14:paraId="02200309" w14:textId="5A802584"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540" w:name="_Toc43132030"/>
      <w:bookmarkStart w:id="541" w:name="_Toc43192942"/>
      <w:bookmarkStart w:id="542" w:name="_Toc44583972"/>
      <w:bookmarkStart w:id="543" w:name="_Toc44584121"/>
      <w:bookmarkStart w:id="544" w:name="_Toc50481790"/>
      <w:bookmarkStart w:id="545" w:name="_Toc54846725"/>
      <w:bookmarkStart w:id="546" w:name="_Toc57622269"/>
      <w:bookmarkStart w:id="547" w:name="_Toc57623984"/>
      <w:bookmarkStart w:id="548" w:name="_Toc57625674"/>
      <w:r w:rsidRPr="002D3C5B">
        <w:lastRenderedPageBreak/>
        <w:t>6.5.</w:t>
      </w:r>
      <w:r w:rsidRPr="002D3C5B">
        <w:rPr>
          <w:lang w:eastAsia="zh-CN"/>
        </w:rPr>
        <w:t>4</w:t>
      </w:r>
      <w:r w:rsidRPr="002D3C5B">
        <w:tab/>
        <w:t>Impacts on services, entities and interfaces</w:t>
      </w:r>
      <w:bookmarkEnd w:id="540"/>
      <w:bookmarkEnd w:id="541"/>
      <w:bookmarkEnd w:id="542"/>
      <w:bookmarkEnd w:id="543"/>
      <w:bookmarkEnd w:id="544"/>
      <w:bookmarkEnd w:id="545"/>
      <w:bookmarkEnd w:id="546"/>
      <w:bookmarkEnd w:id="547"/>
      <w:bookmarkEnd w:id="548"/>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DB5AAF"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549" w:name="_Toc43132031"/>
      <w:bookmarkStart w:id="550" w:name="_Toc43192943"/>
      <w:bookmarkStart w:id="551" w:name="_Toc44583973"/>
      <w:bookmarkStart w:id="552" w:name="_Toc44584122"/>
      <w:bookmarkStart w:id="553" w:name="_Toc50481791"/>
      <w:bookmarkStart w:id="554" w:name="_Toc54846726"/>
      <w:bookmarkStart w:id="555" w:name="_Toc57622270"/>
      <w:bookmarkStart w:id="556" w:name="_Toc57623985"/>
      <w:bookmarkStart w:id="557" w:name="_Toc57625675"/>
      <w:r w:rsidRPr="002D3C5B">
        <w:t>6.6</w:t>
      </w:r>
      <w:r w:rsidRPr="002D3C5B">
        <w:tab/>
        <w:t xml:space="preserve">Solution #6: </w:t>
      </w:r>
      <w:bookmarkStart w:id="558" w:name="OLE_LINK1"/>
      <w:r w:rsidRPr="002D3C5B">
        <w:t>Control-plane assisted UAV authentication and authorization</w:t>
      </w:r>
      <w:bookmarkEnd w:id="549"/>
      <w:bookmarkEnd w:id="550"/>
      <w:bookmarkEnd w:id="551"/>
      <w:bookmarkEnd w:id="552"/>
      <w:bookmarkEnd w:id="553"/>
      <w:bookmarkEnd w:id="558"/>
      <w:bookmarkEnd w:id="554"/>
      <w:bookmarkEnd w:id="555"/>
      <w:bookmarkEnd w:id="556"/>
      <w:bookmarkEnd w:id="557"/>
    </w:p>
    <w:p w14:paraId="064812EF" w14:textId="77777777" w:rsidR="00466974" w:rsidRPr="002D3C5B" w:rsidRDefault="00466974" w:rsidP="00466974">
      <w:pPr>
        <w:pStyle w:val="Heading3"/>
        <w:rPr>
          <w:lang w:eastAsia="ko-KR"/>
        </w:rPr>
      </w:pPr>
      <w:bookmarkStart w:id="559" w:name="_Toc43132032"/>
      <w:bookmarkStart w:id="560" w:name="_Toc43192944"/>
      <w:bookmarkStart w:id="561" w:name="_Toc44583974"/>
      <w:bookmarkStart w:id="562" w:name="_Toc44584123"/>
      <w:bookmarkStart w:id="563" w:name="_Toc50481792"/>
      <w:bookmarkStart w:id="564" w:name="_Toc54846727"/>
      <w:bookmarkStart w:id="565" w:name="_Toc57622271"/>
      <w:bookmarkStart w:id="566" w:name="_Toc57623986"/>
      <w:bookmarkStart w:id="567" w:name="_Toc57625676"/>
      <w:r w:rsidRPr="002D3C5B">
        <w:rPr>
          <w:lang w:eastAsia="ko-KR"/>
        </w:rPr>
        <w:t>6.6.1</w:t>
      </w:r>
      <w:r w:rsidRPr="002D3C5B">
        <w:rPr>
          <w:lang w:eastAsia="ko-KR"/>
        </w:rPr>
        <w:tab/>
        <w:t>Introduction</w:t>
      </w:r>
      <w:bookmarkEnd w:id="559"/>
      <w:bookmarkEnd w:id="560"/>
      <w:bookmarkEnd w:id="561"/>
      <w:bookmarkEnd w:id="562"/>
      <w:bookmarkEnd w:id="563"/>
      <w:bookmarkEnd w:id="564"/>
      <w:bookmarkEnd w:id="565"/>
      <w:bookmarkEnd w:id="566"/>
      <w:bookmarkEnd w:id="567"/>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0" type="#_x0000_t75" style="width:373.8pt;height:150.9pt" o:ole="">
            <v:imagedata r:id="rId50" o:title=""/>
          </v:shape>
          <o:OLEObject Type="Embed" ProgID="Word.Picture.8" ShapeID="_x0000_i1040" DrawAspect="Content" ObjectID="_1668241351" r:id="rId51"/>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568" w:name="_Hlk42263080"/>
      <w:r w:rsidRPr="002D3C5B">
        <w:rPr>
          <w:rFonts w:eastAsia="SimSun"/>
          <w:lang w:eastAsia="zh-CN"/>
        </w:rPr>
        <w:t xml:space="preserve">additional CP-based authentication/authorization </w:t>
      </w:r>
      <w:bookmarkEnd w:id="568"/>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569" w:name="_Toc43132033"/>
      <w:bookmarkStart w:id="570" w:name="_Toc43192945"/>
      <w:bookmarkStart w:id="571" w:name="_Toc44583975"/>
      <w:bookmarkStart w:id="572" w:name="_Toc44584124"/>
      <w:bookmarkStart w:id="573" w:name="_Toc50481793"/>
      <w:bookmarkStart w:id="574" w:name="_Toc54846728"/>
      <w:bookmarkStart w:id="575" w:name="_Toc57622272"/>
      <w:bookmarkStart w:id="576" w:name="_Toc57623987"/>
      <w:bookmarkStart w:id="577" w:name="_Toc57625677"/>
      <w:r w:rsidRPr="002D3C5B">
        <w:t>6.6.2</w:t>
      </w:r>
      <w:r w:rsidRPr="002D3C5B">
        <w:tab/>
        <w:t>Functional Description</w:t>
      </w:r>
      <w:bookmarkEnd w:id="569"/>
      <w:bookmarkEnd w:id="570"/>
      <w:bookmarkEnd w:id="571"/>
      <w:bookmarkEnd w:id="572"/>
      <w:bookmarkEnd w:id="573"/>
      <w:bookmarkEnd w:id="574"/>
      <w:bookmarkEnd w:id="575"/>
      <w:bookmarkEnd w:id="576"/>
      <w:bookmarkEnd w:id="577"/>
    </w:p>
    <w:p w14:paraId="4EBEEF56" w14:textId="77777777" w:rsidR="00466974" w:rsidRPr="002D3C5B" w:rsidRDefault="00466974" w:rsidP="00466974">
      <w:pPr>
        <w:pStyle w:val="Heading4"/>
      </w:pPr>
      <w:bookmarkStart w:id="578" w:name="_Toc31120378"/>
      <w:bookmarkStart w:id="579" w:name="_Toc31114355"/>
      <w:bookmarkStart w:id="580" w:name="_Toc43132034"/>
      <w:bookmarkStart w:id="581" w:name="_Toc43192946"/>
      <w:bookmarkStart w:id="582" w:name="_Toc44583976"/>
      <w:bookmarkStart w:id="583" w:name="_Toc44584125"/>
      <w:bookmarkStart w:id="584" w:name="_Toc50481794"/>
      <w:bookmarkStart w:id="585" w:name="_Toc54846729"/>
      <w:bookmarkStart w:id="586" w:name="_Toc57622273"/>
      <w:bookmarkStart w:id="587" w:name="_Toc57623988"/>
      <w:bookmarkStart w:id="588" w:name="_Toc57625678"/>
      <w:r w:rsidRPr="002D3C5B">
        <w:t>6.6.2.1</w:t>
      </w:r>
      <w:r w:rsidRPr="002D3C5B">
        <w:tab/>
        <w:t>Architecture</w:t>
      </w:r>
      <w:bookmarkEnd w:id="578"/>
      <w:bookmarkEnd w:id="579"/>
      <w:bookmarkEnd w:id="580"/>
      <w:bookmarkEnd w:id="581"/>
      <w:bookmarkEnd w:id="582"/>
      <w:bookmarkEnd w:id="583"/>
      <w:bookmarkEnd w:id="584"/>
      <w:bookmarkEnd w:id="585"/>
      <w:bookmarkEnd w:id="586"/>
      <w:bookmarkEnd w:id="587"/>
      <w:bookmarkEnd w:id="588"/>
    </w:p>
    <w:bookmarkStart w:id="589" w:name="_MON_1647413050"/>
    <w:bookmarkEnd w:id="589"/>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1" type="#_x0000_t75" style="width:349.65pt;height:144.6pt" o:ole="">
            <v:imagedata r:id="rId52" o:title="" cropright="10541f"/>
          </v:shape>
          <o:OLEObject Type="Embed" ProgID="Word.Document.12" ShapeID="_x0000_i1041" DrawAspect="Content" ObjectID="_1668241352" r:id="rId53">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590" w:name="_Toc43132035"/>
      <w:bookmarkStart w:id="591" w:name="_Toc43192947"/>
      <w:bookmarkStart w:id="592" w:name="_Toc44583977"/>
      <w:bookmarkStart w:id="593" w:name="_Toc44584126"/>
      <w:bookmarkStart w:id="594" w:name="_Toc50481795"/>
      <w:bookmarkStart w:id="595" w:name="_Toc54846730"/>
      <w:bookmarkStart w:id="596" w:name="_Toc57622274"/>
      <w:bookmarkStart w:id="597" w:name="_Toc57623989"/>
      <w:bookmarkStart w:id="598" w:name="_Toc57625679"/>
      <w:r w:rsidRPr="002D3C5B">
        <w:t>6.6.3</w:t>
      </w:r>
      <w:r w:rsidRPr="002D3C5B">
        <w:tab/>
        <w:t>Procedures</w:t>
      </w:r>
      <w:bookmarkEnd w:id="590"/>
      <w:bookmarkEnd w:id="591"/>
      <w:bookmarkEnd w:id="592"/>
      <w:bookmarkEnd w:id="593"/>
      <w:bookmarkEnd w:id="594"/>
      <w:bookmarkEnd w:id="595"/>
      <w:bookmarkEnd w:id="596"/>
      <w:bookmarkEnd w:id="597"/>
      <w:bookmarkEnd w:id="598"/>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599" w:name="_MON_1653133859"/>
    <w:bookmarkEnd w:id="599"/>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2" type="#_x0000_t75" style="width:416.45pt;height:270.7pt" o:ole="">
            <v:imagedata r:id="rId54" o:title="" cropbottom="2120f"/>
          </v:shape>
          <o:OLEObject Type="Embed" ProgID="Word.Document.12" ShapeID="_x0000_i1042" DrawAspect="Content" ObjectID="_1668241353" r:id="rId55">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B7D76B3" w:rsidR="002D3C5B" w:rsidRPr="002D3C5B" w:rsidRDefault="002D3C5B" w:rsidP="002D3C5B">
      <w:pPr>
        <w:pStyle w:val="EditorsNote"/>
      </w:pPr>
      <w:r w:rsidRPr="002D3C5B">
        <w:t>Editor's note:</w:t>
      </w:r>
      <w:r w:rsidRPr="002D3C5B">
        <w:tab/>
        <w:t xml:space="preserve">How the CAA-Level UAV ID is used to resolve to the correct UTM in </w:t>
      </w:r>
      <w:r w:rsidR="00A75FB8">
        <w:t xml:space="preserve">the </w:t>
      </w:r>
      <w:r w:rsidRPr="002D3C5B">
        <w:t>case the CAA-Level UAV ID is allocated by the UTM or the MNO is FFS.</w:t>
      </w:r>
    </w:p>
    <w:p w14:paraId="0D3F4122" w14:textId="2AE70385"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600" w:name="_Toc43192948"/>
      <w:bookmarkStart w:id="601" w:name="_Toc44583978"/>
      <w:bookmarkStart w:id="602" w:name="_Toc44584127"/>
      <w:bookmarkStart w:id="603" w:name="_Toc50481796"/>
      <w:bookmarkStart w:id="604" w:name="_Toc54846731"/>
      <w:bookmarkStart w:id="605" w:name="_Toc57622275"/>
      <w:bookmarkStart w:id="606" w:name="_Toc57623990"/>
      <w:bookmarkStart w:id="607" w:name="_Toc43132036"/>
      <w:bookmarkStart w:id="608" w:name="_Toc57625680"/>
      <w:r w:rsidRPr="002D3C5B">
        <w:t>6.6.4</w:t>
      </w:r>
      <w:r w:rsidRPr="002D3C5B">
        <w:tab/>
      </w:r>
      <w:r w:rsidR="00F86954" w:rsidRPr="002D3C5B">
        <w:t>Impacts on services, entities and interfaces</w:t>
      </w:r>
      <w:bookmarkEnd w:id="600"/>
      <w:bookmarkEnd w:id="601"/>
      <w:bookmarkEnd w:id="602"/>
      <w:bookmarkEnd w:id="603"/>
      <w:bookmarkEnd w:id="604"/>
      <w:bookmarkEnd w:id="605"/>
      <w:bookmarkEnd w:id="606"/>
      <w:bookmarkEnd w:id="608"/>
    </w:p>
    <w:bookmarkEnd w:id="607"/>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609" w:name="_Toc43132037"/>
      <w:bookmarkStart w:id="610" w:name="_Toc43192949"/>
      <w:bookmarkStart w:id="611" w:name="_Toc44583979"/>
      <w:bookmarkStart w:id="612" w:name="_Toc44584128"/>
      <w:bookmarkStart w:id="613" w:name="_Toc50481797"/>
      <w:bookmarkStart w:id="614" w:name="_Toc54846732"/>
      <w:bookmarkStart w:id="615" w:name="_Toc57622276"/>
      <w:bookmarkStart w:id="616" w:name="_Toc57623991"/>
      <w:bookmarkStart w:id="617" w:name="_Toc57625681"/>
      <w:r w:rsidRPr="002D3C5B">
        <w:t>6.7</w:t>
      </w:r>
      <w:r w:rsidRPr="002D3C5B">
        <w:tab/>
        <w:t>Solution #7: Enhanced Secondary Authentication</w:t>
      </w:r>
      <w:r w:rsidRPr="002D3C5B">
        <w:rPr>
          <w:rFonts w:eastAsia="SimSun"/>
        </w:rPr>
        <w:t>/</w:t>
      </w:r>
      <w:r w:rsidRPr="002D3C5B">
        <w:t>Authorization for UAVs</w:t>
      </w:r>
      <w:bookmarkEnd w:id="609"/>
      <w:bookmarkEnd w:id="610"/>
      <w:bookmarkEnd w:id="611"/>
      <w:bookmarkEnd w:id="612"/>
      <w:bookmarkEnd w:id="613"/>
      <w:bookmarkEnd w:id="614"/>
      <w:bookmarkEnd w:id="615"/>
      <w:bookmarkEnd w:id="616"/>
      <w:bookmarkEnd w:id="617"/>
    </w:p>
    <w:p w14:paraId="17F32F05" w14:textId="77777777" w:rsidR="00466974" w:rsidRPr="002D3C5B" w:rsidRDefault="00466974" w:rsidP="00466974">
      <w:pPr>
        <w:pStyle w:val="Heading3"/>
      </w:pPr>
      <w:bookmarkStart w:id="618" w:name="_Toc43132038"/>
      <w:bookmarkStart w:id="619" w:name="_Toc43192950"/>
      <w:bookmarkStart w:id="620" w:name="_Toc44583980"/>
      <w:bookmarkStart w:id="621" w:name="_Toc44584129"/>
      <w:bookmarkStart w:id="622" w:name="_Toc50481798"/>
      <w:bookmarkStart w:id="623" w:name="_Toc54846733"/>
      <w:bookmarkStart w:id="624" w:name="_Toc57622277"/>
      <w:bookmarkStart w:id="625" w:name="_Toc57623992"/>
      <w:bookmarkStart w:id="626" w:name="_Toc57625682"/>
      <w:r w:rsidRPr="002D3C5B">
        <w:t>6.7.1</w:t>
      </w:r>
      <w:r w:rsidRPr="002D3C5B">
        <w:tab/>
        <w:t>Introduction</w:t>
      </w:r>
      <w:bookmarkEnd w:id="618"/>
      <w:bookmarkEnd w:id="619"/>
      <w:bookmarkEnd w:id="620"/>
      <w:bookmarkEnd w:id="621"/>
      <w:bookmarkEnd w:id="622"/>
      <w:bookmarkEnd w:id="623"/>
      <w:bookmarkEnd w:id="624"/>
      <w:bookmarkEnd w:id="625"/>
      <w:bookmarkEnd w:id="626"/>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627" w:name="_MON_1587198493"/>
    <w:bookmarkEnd w:id="627"/>
    <w:p w14:paraId="485F7244" w14:textId="0A0DE7D2" w:rsidR="00F669A2" w:rsidRDefault="00F669A2" w:rsidP="00371A63">
      <w:pPr>
        <w:pStyle w:val="TH"/>
      </w:pPr>
      <w:r>
        <w:object w:dxaOrig="8206" w:dyaOrig="3455" w14:anchorId="2AB6F846">
          <v:shape id="_x0000_i1043" type="#_x0000_t75" style="width:410.1pt;height:173.4pt" o:ole="">
            <v:imagedata r:id="rId56" o:title=""/>
          </v:shape>
          <o:OLEObject Type="Embed" ProgID="Word.Picture.8" ShapeID="_x0000_i1043" DrawAspect="Content" ObjectID="_1668241354" r:id="rId57"/>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628" w:name="_Toc43132039"/>
      <w:bookmarkStart w:id="629" w:name="_Toc43192951"/>
      <w:bookmarkStart w:id="630" w:name="_Toc44583981"/>
      <w:bookmarkStart w:id="631" w:name="_Toc44584130"/>
      <w:bookmarkStart w:id="632" w:name="_Toc50481799"/>
      <w:bookmarkStart w:id="633" w:name="_Toc54846734"/>
      <w:bookmarkStart w:id="634" w:name="_Toc57622278"/>
      <w:bookmarkStart w:id="635" w:name="_Toc57623993"/>
      <w:bookmarkStart w:id="636" w:name="_Toc57625683"/>
      <w:r w:rsidRPr="002D3C5B">
        <w:t>6.7.2</w:t>
      </w:r>
      <w:r w:rsidRPr="002D3C5B">
        <w:tab/>
        <w:t>Functional Description</w:t>
      </w:r>
      <w:bookmarkEnd w:id="628"/>
      <w:bookmarkEnd w:id="629"/>
      <w:bookmarkEnd w:id="630"/>
      <w:bookmarkEnd w:id="631"/>
      <w:bookmarkEnd w:id="632"/>
      <w:bookmarkEnd w:id="633"/>
      <w:bookmarkEnd w:id="634"/>
      <w:bookmarkEnd w:id="635"/>
      <w:bookmarkEnd w:id="636"/>
    </w:p>
    <w:p w14:paraId="6298C95C" w14:textId="77777777" w:rsidR="00466974" w:rsidRPr="002D3C5B" w:rsidRDefault="00466974" w:rsidP="00466974">
      <w:pPr>
        <w:pStyle w:val="Heading4"/>
      </w:pPr>
      <w:bookmarkStart w:id="637" w:name="_Toc43132040"/>
      <w:bookmarkStart w:id="638" w:name="_Toc43192952"/>
      <w:bookmarkStart w:id="639" w:name="_Toc44583982"/>
      <w:bookmarkStart w:id="640" w:name="_Toc44584131"/>
      <w:bookmarkStart w:id="641" w:name="_Toc50481800"/>
      <w:bookmarkStart w:id="642" w:name="_Toc54846735"/>
      <w:bookmarkStart w:id="643" w:name="_Toc57622279"/>
      <w:bookmarkStart w:id="644" w:name="_Toc57623994"/>
      <w:bookmarkStart w:id="645" w:name="_Toc57625684"/>
      <w:r w:rsidRPr="002D3C5B">
        <w:t>6.7.2.1</w:t>
      </w:r>
      <w:r w:rsidRPr="002D3C5B">
        <w:tab/>
        <w:t>Architecture</w:t>
      </w:r>
      <w:bookmarkEnd w:id="637"/>
      <w:bookmarkEnd w:id="638"/>
      <w:bookmarkEnd w:id="639"/>
      <w:bookmarkEnd w:id="640"/>
      <w:bookmarkEnd w:id="641"/>
      <w:bookmarkEnd w:id="642"/>
      <w:bookmarkEnd w:id="643"/>
      <w:bookmarkEnd w:id="644"/>
      <w:bookmarkEnd w:id="645"/>
    </w:p>
    <w:bookmarkStart w:id="646" w:name="_MON_1645859766"/>
    <w:bookmarkEnd w:id="646"/>
    <w:p w14:paraId="1A71C6D6" w14:textId="77777777" w:rsidR="00466974" w:rsidRPr="002D3C5B" w:rsidRDefault="00466974" w:rsidP="002D3C5B">
      <w:pPr>
        <w:pStyle w:val="TH"/>
      </w:pPr>
      <w:r w:rsidRPr="002D3C5B">
        <w:object w:dxaOrig="7511" w:dyaOrig="3410" w14:anchorId="4C041BC0">
          <v:shape id="_x0000_i1044" type="#_x0000_t75" style="width:376.15pt;height:171.05pt" o:ole="">
            <v:imagedata r:id="rId58" o:title="" cropright="4639f"/>
          </v:shape>
          <o:OLEObject Type="Embed" ProgID="Word.Document.12" ShapeID="_x0000_i1044" DrawAspect="Content" ObjectID="_1668241355" r:id="rId59">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647" w:name="_Toc43132041"/>
      <w:bookmarkStart w:id="648" w:name="_Toc43192953"/>
      <w:bookmarkStart w:id="649" w:name="_Toc44583983"/>
      <w:bookmarkStart w:id="650" w:name="_Toc44584132"/>
      <w:bookmarkStart w:id="651" w:name="_Toc50481801"/>
      <w:bookmarkStart w:id="652" w:name="_Toc54846736"/>
      <w:bookmarkStart w:id="653" w:name="_Toc57622280"/>
      <w:bookmarkStart w:id="654" w:name="_Toc57623995"/>
      <w:bookmarkStart w:id="655" w:name="_Toc57625685"/>
      <w:r w:rsidRPr="002D3C5B">
        <w:t>6.7.3</w:t>
      </w:r>
      <w:r w:rsidRPr="002D3C5B">
        <w:tab/>
        <w:t>Procedures</w:t>
      </w:r>
      <w:bookmarkEnd w:id="647"/>
      <w:bookmarkEnd w:id="648"/>
      <w:bookmarkEnd w:id="649"/>
      <w:bookmarkEnd w:id="650"/>
      <w:bookmarkEnd w:id="651"/>
      <w:bookmarkEnd w:id="652"/>
      <w:bookmarkEnd w:id="653"/>
      <w:bookmarkEnd w:id="654"/>
      <w:bookmarkEnd w:id="655"/>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656" w:name="_MON_1653133983"/>
    <w:bookmarkEnd w:id="656"/>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5" type="#_x0000_t75" style="width:414.7pt;height:373.8pt" o:ole="">
            <v:imagedata r:id="rId60" o:title="" cropbottom="1651f"/>
          </v:shape>
          <o:OLEObject Type="Embed" ProgID="Word.Document.12" ShapeID="_x0000_i1045" DrawAspect="Content" ObjectID="_1668241356" r:id="rId61">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7016AFFA"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2F80A8F6" w:rsidR="00466974" w:rsidRPr="002D3C5B" w:rsidRDefault="00DA29AA" w:rsidP="00466974">
      <w:pPr>
        <w:pStyle w:val="EditorsNote"/>
        <w:rPr>
          <w:lang w:eastAsia="zh-CN"/>
        </w:rPr>
      </w:pPr>
      <w:bookmarkStart w:id="657"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w:t>
      </w:r>
      <w:r w:rsidR="00A75FB8">
        <w:rPr>
          <w:lang w:eastAsia="zh-CN"/>
        </w:rPr>
        <w:t xml:space="preserve"> the</w:t>
      </w:r>
      <w:r w:rsidR="00466974" w:rsidRPr="002D3C5B">
        <w:rPr>
          <w:lang w:eastAsia="zh-CN"/>
        </w:rPr>
        <w:t xml:space="preserve"> case the CAA-Level UAV ID is allocated by the UTM or the MNO is FFS.</w:t>
      </w:r>
    </w:p>
    <w:bookmarkEnd w:id="657"/>
    <w:p w14:paraId="4779FA4D" w14:textId="58850E42"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41FD7629" w14:textId="21223D1A"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1801CD17" w14:textId="131FFC7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647686" w:rsidRPr="002D3C5B">
        <w:rPr>
          <w:lang w:eastAsia="zh-CN"/>
        </w:rPr>
        <w:t>TS</w:t>
      </w:r>
      <w:r w:rsidR="00647686">
        <w:rPr>
          <w:lang w:eastAsia="zh-CN"/>
        </w:rPr>
        <w:t> </w:t>
      </w:r>
      <w:r w:rsidR="00647686" w:rsidRPr="002D3C5B">
        <w:rPr>
          <w:lang w:eastAsia="zh-CN"/>
        </w:rPr>
        <w:t>23.502</w:t>
      </w:r>
      <w:r w:rsidR="00647686">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36C522DD" w:rsidR="002D3C5B" w:rsidRPr="002D3C5B" w:rsidRDefault="002D3C5B" w:rsidP="002D3C5B">
      <w:pPr>
        <w:pStyle w:val="B1"/>
      </w:pPr>
      <w:bookmarkStart w:id="658" w:name="_Toc43192954"/>
      <w:bookmarkStart w:id="659" w:name="_Toc43132042"/>
      <w:r w:rsidRPr="002D3C5B">
        <w:t>3a.</w:t>
      </w:r>
      <w:r w:rsidRPr="002D3C5B">
        <w:tab/>
        <w:t xml:space="preserve">Same as the step 3a of clause 4.3.2.3 in </w:t>
      </w:r>
      <w:r w:rsidR="00647686" w:rsidRPr="002D3C5B">
        <w:t>TS</w:t>
      </w:r>
      <w:r w:rsidR="00647686">
        <w:t> </w:t>
      </w:r>
      <w:r w:rsidR="00647686" w:rsidRPr="002D3C5B">
        <w:t>23.502</w:t>
      </w:r>
      <w:r w:rsidR="00647686">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54ADCDBB"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5911322A" w:rsidR="002D3C5B" w:rsidRPr="002D3C5B" w:rsidRDefault="002D3C5B" w:rsidP="002D3C5B">
      <w:pPr>
        <w:pStyle w:val="B1"/>
      </w:pPr>
      <w:r w:rsidRPr="002D3C5B">
        <w:t>3e.</w:t>
      </w:r>
      <w:r w:rsidRPr="002D3C5B">
        <w:tab/>
        <w:t xml:space="preserve">Same as the step 3b of clause 4.3.2.3 in </w:t>
      </w:r>
      <w:r w:rsidR="00647686" w:rsidRPr="002D3C5B">
        <w:t>TS</w:t>
      </w:r>
      <w:r w:rsidR="00647686">
        <w:t> </w:t>
      </w:r>
      <w:r w:rsidR="00647686" w:rsidRPr="002D3C5B">
        <w:t>23.502</w:t>
      </w:r>
      <w:r w:rsidR="00647686">
        <w:t> [</w:t>
      </w:r>
      <w:r>
        <w:t>7]</w:t>
      </w:r>
      <w:r w:rsidRPr="002D3C5B">
        <w:t>.</w:t>
      </w:r>
    </w:p>
    <w:p w14:paraId="5A7AB17F" w14:textId="59EF504C" w:rsidR="002D3C5B" w:rsidRPr="002D3C5B" w:rsidRDefault="002D3C5B" w:rsidP="002D3C5B">
      <w:pPr>
        <w:pStyle w:val="B1"/>
      </w:pPr>
      <w:r w:rsidRPr="002D3C5B">
        <w:t>3f.</w:t>
      </w:r>
      <w:r w:rsidRPr="002D3C5B">
        <w:tab/>
        <w:t xml:space="preserve">Same as the step 3c and 3d of clause 4.3.2.3 in </w:t>
      </w:r>
      <w:r w:rsidR="00647686" w:rsidRPr="002D3C5B">
        <w:t>TS</w:t>
      </w:r>
      <w:r w:rsidR="00647686">
        <w:t> </w:t>
      </w:r>
      <w:r w:rsidR="00647686" w:rsidRPr="002D3C5B">
        <w:t>23.502</w:t>
      </w:r>
      <w:r w:rsidR="00647686">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61DEE7CD" w:rsidR="002D3C5B" w:rsidRPr="002D3C5B" w:rsidRDefault="002D3C5B" w:rsidP="002D3C5B">
      <w:pPr>
        <w:pStyle w:val="B1"/>
      </w:pPr>
      <w:r w:rsidRPr="002D3C5B">
        <w:t>3g.</w:t>
      </w:r>
      <w:r w:rsidRPr="002D3C5B">
        <w:tab/>
        <w:t xml:space="preserve">Same as the step 3e of clause 4.3.2.3 in </w:t>
      </w:r>
      <w:r w:rsidR="00647686" w:rsidRPr="002D3C5B">
        <w:t>TS</w:t>
      </w:r>
      <w:r w:rsidR="00647686">
        <w:t> </w:t>
      </w:r>
      <w:r w:rsidR="00647686" w:rsidRPr="002D3C5B">
        <w:t>23.502</w:t>
      </w:r>
      <w:r w:rsidR="00647686">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371BC212" w:rsidR="002D3C5B" w:rsidRPr="002D3C5B" w:rsidRDefault="002D3C5B" w:rsidP="002D3C5B">
      <w:pPr>
        <w:pStyle w:val="B1"/>
      </w:pPr>
      <w:r w:rsidRPr="002D3C5B">
        <w:t>3i.</w:t>
      </w:r>
      <w:r w:rsidRPr="002D3C5B">
        <w:tab/>
        <w:t xml:space="preserve">Same as the step 3f of clause 4.3.2.3 in </w:t>
      </w:r>
      <w:r w:rsidR="00647686" w:rsidRPr="002D3C5B">
        <w:t>TS</w:t>
      </w:r>
      <w:r w:rsidR="00647686">
        <w:t> </w:t>
      </w:r>
      <w:r w:rsidR="00647686" w:rsidRPr="002D3C5B">
        <w:t>23.502</w:t>
      </w:r>
      <w:r w:rsidR="00647686">
        <w:t> [</w:t>
      </w:r>
      <w:r>
        <w:t>7]</w:t>
      </w:r>
      <w:r w:rsidRPr="002D3C5B">
        <w:t>.</w:t>
      </w:r>
    </w:p>
    <w:p w14:paraId="5A76AB1B" w14:textId="10C8551F" w:rsidR="002D3C5B" w:rsidRPr="002D3C5B" w:rsidRDefault="002D3C5B" w:rsidP="002D3C5B">
      <w:pPr>
        <w:pStyle w:val="B1"/>
      </w:pPr>
      <w:r w:rsidRPr="002D3C5B">
        <w:t>4.</w:t>
      </w:r>
      <w:r w:rsidRPr="002D3C5B">
        <w:tab/>
        <w:t xml:space="preserve">Same as the step 4 of clause 4.3.2.3 in </w:t>
      </w:r>
      <w:r w:rsidR="00647686" w:rsidRPr="002D3C5B">
        <w:t>TS</w:t>
      </w:r>
      <w:r w:rsidR="00647686">
        <w:t> </w:t>
      </w:r>
      <w:r w:rsidR="00647686" w:rsidRPr="002D3C5B">
        <w:t>23.502</w:t>
      </w:r>
      <w:r w:rsidR="00647686">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3711085C" w:rsidR="002D3C5B" w:rsidRPr="002D3C5B" w:rsidRDefault="002D3C5B" w:rsidP="002D3C5B">
      <w:pPr>
        <w:pStyle w:val="B1"/>
      </w:pPr>
      <w:r w:rsidRPr="002D3C5B">
        <w:t>5.</w:t>
      </w:r>
      <w:r w:rsidRPr="002D3C5B">
        <w:tab/>
        <w:t xml:space="preserve">Same as the step 5 of clause 4.3.2.3 in </w:t>
      </w:r>
      <w:r w:rsidR="00647686" w:rsidRPr="002D3C5B">
        <w:t>TS</w:t>
      </w:r>
      <w:r w:rsidR="00647686">
        <w:t> </w:t>
      </w:r>
      <w:r w:rsidR="00647686" w:rsidRPr="002D3C5B">
        <w:t>23.502</w:t>
      </w:r>
      <w:r w:rsidR="00647686">
        <w:t> [</w:t>
      </w:r>
      <w:r>
        <w:t>7]</w:t>
      </w:r>
      <w:r w:rsidRPr="002D3C5B">
        <w:t>.</w:t>
      </w:r>
    </w:p>
    <w:p w14:paraId="2E7946FD" w14:textId="2DF3F24A" w:rsidR="00F86954" w:rsidRPr="002D3C5B" w:rsidRDefault="00466974" w:rsidP="00F86954">
      <w:pPr>
        <w:pStyle w:val="Heading3"/>
      </w:pPr>
      <w:bookmarkStart w:id="660" w:name="_Toc44583984"/>
      <w:bookmarkStart w:id="661" w:name="_Toc44584133"/>
      <w:bookmarkStart w:id="662" w:name="_Toc50481802"/>
      <w:bookmarkStart w:id="663" w:name="_Toc54846737"/>
      <w:bookmarkStart w:id="664" w:name="_Toc57622281"/>
      <w:bookmarkStart w:id="665" w:name="_Toc57623996"/>
      <w:bookmarkStart w:id="666" w:name="_Toc57625686"/>
      <w:r w:rsidRPr="002D3C5B">
        <w:t>6.7.4</w:t>
      </w:r>
      <w:r w:rsidRPr="002D3C5B">
        <w:tab/>
      </w:r>
      <w:r w:rsidR="00F86954" w:rsidRPr="002D3C5B">
        <w:t>Impacts on services, entities and interfaces</w:t>
      </w:r>
      <w:bookmarkEnd w:id="658"/>
      <w:bookmarkEnd w:id="660"/>
      <w:bookmarkEnd w:id="661"/>
      <w:bookmarkEnd w:id="662"/>
      <w:bookmarkEnd w:id="663"/>
      <w:bookmarkEnd w:id="664"/>
      <w:bookmarkEnd w:id="665"/>
      <w:bookmarkEnd w:id="666"/>
    </w:p>
    <w:bookmarkEnd w:id="659"/>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667" w:name="_Toc43132043"/>
      <w:bookmarkStart w:id="668" w:name="_Toc43192955"/>
      <w:bookmarkStart w:id="669" w:name="_Toc44583985"/>
      <w:bookmarkStart w:id="670" w:name="_Toc44584134"/>
      <w:bookmarkStart w:id="671" w:name="_Toc50481803"/>
      <w:bookmarkStart w:id="672" w:name="_Toc54846738"/>
      <w:bookmarkStart w:id="673" w:name="_Toc57622282"/>
      <w:bookmarkStart w:id="674" w:name="_Toc57623997"/>
      <w:bookmarkStart w:id="675" w:name="_Toc57625687"/>
      <w:r w:rsidRPr="002D3C5B">
        <w:t>6.8</w:t>
      </w:r>
      <w:r w:rsidRPr="002D3C5B">
        <w:tab/>
        <w:t>Solution #8: Support of Aerial UE function in the 5G system</w:t>
      </w:r>
      <w:bookmarkEnd w:id="667"/>
      <w:bookmarkEnd w:id="668"/>
      <w:bookmarkEnd w:id="669"/>
      <w:bookmarkEnd w:id="670"/>
      <w:bookmarkEnd w:id="671"/>
      <w:bookmarkEnd w:id="672"/>
      <w:bookmarkEnd w:id="673"/>
      <w:bookmarkEnd w:id="674"/>
      <w:bookmarkEnd w:id="675"/>
    </w:p>
    <w:p w14:paraId="3FB0BFE6" w14:textId="507FBCD1" w:rsidR="00CB3200" w:rsidRPr="002D3C5B" w:rsidRDefault="00CB3200" w:rsidP="00CB3200">
      <w:pPr>
        <w:pStyle w:val="Heading3"/>
        <w:rPr>
          <w:lang w:eastAsia="ko-KR"/>
        </w:rPr>
      </w:pPr>
      <w:bookmarkStart w:id="676" w:name="_Toc23326077"/>
      <w:bookmarkStart w:id="677" w:name="_Toc23326575"/>
      <w:bookmarkStart w:id="678" w:name="_Toc43132044"/>
      <w:bookmarkStart w:id="679" w:name="_Toc43192956"/>
      <w:bookmarkStart w:id="680" w:name="_Toc44583986"/>
      <w:bookmarkStart w:id="681" w:name="_Toc44584135"/>
      <w:bookmarkStart w:id="682" w:name="_Toc50481804"/>
      <w:bookmarkStart w:id="683" w:name="_Toc54846739"/>
      <w:bookmarkStart w:id="684" w:name="_Toc57622283"/>
      <w:bookmarkStart w:id="685" w:name="_Toc57623998"/>
      <w:bookmarkStart w:id="686" w:name="_Toc57625688"/>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676"/>
      <w:bookmarkEnd w:id="677"/>
      <w:bookmarkEnd w:id="678"/>
      <w:bookmarkEnd w:id="679"/>
      <w:bookmarkEnd w:id="680"/>
      <w:bookmarkEnd w:id="681"/>
      <w:bookmarkEnd w:id="682"/>
      <w:bookmarkEnd w:id="683"/>
      <w:bookmarkEnd w:id="684"/>
      <w:bookmarkEnd w:id="685"/>
      <w:bookmarkEnd w:id="686"/>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436041E0"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23.401</w:t>
      </w:r>
      <w:r w:rsidR="00647686">
        <w:rPr>
          <w:rFonts w:eastAsia="SimSun"/>
          <w:lang w:eastAsia="zh-CN"/>
        </w:rPr>
        <w:t> </w:t>
      </w:r>
      <w:r w:rsidR="00647686"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535A48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687" w:name="_Toc23326078"/>
      <w:bookmarkStart w:id="688" w:name="_Toc23326576"/>
      <w:bookmarkStart w:id="689" w:name="_Toc43132045"/>
      <w:bookmarkStart w:id="690" w:name="_Toc43192957"/>
      <w:bookmarkStart w:id="691" w:name="_Toc44583987"/>
      <w:bookmarkStart w:id="692" w:name="_Toc44584136"/>
      <w:bookmarkStart w:id="693" w:name="_Toc50481805"/>
      <w:bookmarkStart w:id="694" w:name="_Toc54846740"/>
      <w:bookmarkStart w:id="695" w:name="_Toc57622284"/>
      <w:bookmarkStart w:id="696" w:name="_Toc57623999"/>
      <w:bookmarkStart w:id="697" w:name="_Toc57625689"/>
      <w:r w:rsidRPr="002D3C5B">
        <w:t>6.8.2</w:t>
      </w:r>
      <w:r w:rsidRPr="002D3C5B">
        <w:tab/>
        <w:t>Procedures</w:t>
      </w:r>
      <w:bookmarkEnd w:id="687"/>
      <w:bookmarkEnd w:id="688"/>
      <w:bookmarkEnd w:id="689"/>
      <w:bookmarkEnd w:id="690"/>
      <w:bookmarkEnd w:id="691"/>
      <w:bookmarkEnd w:id="692"/>
      <w:bookmarkEnd w:id="693"/>
      <w:bookmarkEnd w:id="694"/>
      <w:bookmarkEnd w:id="695"/>
      <w:bookmarkEnd w:id="696"/>
      <w:bookmarkEnd w:id="697"/>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5D9D6000"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698" w:name="_Toc43192958"/>
      <w:bookmarkStart w:id="699" w:name="_Toc44583988"/>
      <w:bookmarkStart w:id="700" w:name="_Toc44584137"/>
      <w:bookmarkStart w:id="701" w:name="_Toc50481806"/>
      <w:bookmarkStart w:id="702" w:name="_Toc54846741"/>
      <w:bookmarkStart w:id="703" w:name="_Toc57622285"/>
      <w:bookmarkStart w:id="704" w:name="_Toc57624000"/>
      <w:bookmarkStart w:id="705" w:name="_Toc23326079"/>
      <w:bookmarkStart w:id="706" w:name="_Toc23326577"/>
      <w:bookmarkStart w:id="707" w:name="_Toc43132046"/>
      <w:bookmarkStart w:id="708" w:name="_Toc57625690"/>
      <w:r w:rsidRPr="002D3C5B">
        <w:t>6.8.3</w:t>
      </w:r>
      <w:r w:rsidRPr="002D3C5B">
        <w:tab/>
      </w:r>
      <w:r w:rsidR="00F86954" w:rsidRPr="002D3C5B">
        <w:t>Impacts on services, entities and interfaces</w:t>
      </w:r>
      <w:bookmarkEnd w:id="698"/>
      <w:bookmarkEnd w:id="699"/>
      <w:bookmarkEnd w:id="700"/>
      <w:bookmarkEnd w:id="701"/>
      <w:bookmarkEnd w:id="702"/>
      <w:bookmarkEnd w:id="703"/>
      <w:bookmarkEnd w:id="704"/>
      <w:bookmarkEnd w:id="708"/>
    </w:p>
    <w:bookmarkEnd w:id="705"/>
    <w:bookmarkEnd w:id="706"/>
    <w:bookmarkEnd w:id="707"/>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709" w:name="_Toc28869879"/>
      <w:bookmarkStart w:id="710" w:name="_Toc29021264"/>
      <w:bookmarkStart w:id="711" w:name="_Toc43132047"/>
      <w:bookmarkStart w:id="712" w:name="_Toc43192959"/>
      <w:bookmarkStart w:id="713" w:name="_Toc44583989"/>
      <w:bookmarkStart w:id="714" w:name="_Toc44584138"/>
      <w:bookmarkStart w:id="715" w:name="_Toc50481807"/>
      <w:bookmarkStart w:id="716" w:name="_Toc54846742"/>
      <w:bookmarkStart w:id="717" w:name="_Toc57622286"/>
      <w:bookmarkStart w:id="718" w:name="_Toc57624001"/>
      <w:bookmarkStart w:id="719" w:name="_Toc57625691"/>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709"/>
      <w:bookmarkEnd w:id="710"/>
      <w:r w:rsidRPr="002D3C5B">
        <w:t>UAV Identities Allocation and Usage for Remote Identification</w:t>
      </w:r>
      <w:bookmarkEnd w:id="711"/>
      <w:bookmarkEnd w:id="712"/>
      <w:bookmarkEnd w:id="713"/>
      <w:bookmarkEnd w:id="714"/>
      <w:bookmarkEnd w:id="715"/>
      <w:bookmarkEnd w:id="716"/>
      <w:bookmarkEnd w:id="717"/>
      <w:bookmarkEnd w:id="718"/>
      <w:bookmarkEnd w:id="719"/>
    </w:p>
    <w:p w14:paraId="3CAEA730" w14:textId="151CD49E" w:rsidR="008B10E4" w:rsidRPr="002D3C5B" w:rsidRDefault="008B10E4" w:rsidP="008B10E4">
      <w:pPr>
        <w:pStyle w:val="Heading3"/>
      </w:pPr>
      <w:bookmarkStart w:id="720" w:name="_Toc29021265"/>
      <w:bookmarkStart w:id="721" w:name="_Toc43132048"/>
      <w:bookmarkStart w:id="722" w:name="_Toc43192960"/>
      <w:bookmarkStart w:id="723" w:name="_Toc44583990"/>
      <w:bookmarkStart w:id="724" w:name="_Toc44584139"/>
      <w:bookmarkStart w:id="725" w:name="_Toc50481808"/>
      <w:bookmarkStart w:id="726" w:name="_Toc54846743"/>
      <w:bookmarkStart w:id="727" w:name="_Toc57622287"/>
      <w:bookmarkStart w:id="728" w:name="_Toc57624002"/>
      <w:bookmarkStart w:id="729" w:name="_Toc57625692"/>
      <w:r w:rsidRPr="002D3C5B">
        <w:t>6.9.1</w:t>
      </w:r>
      <w:r w:rsidRPr="002D3C5B">
        <w:tab/>
        <w:t>Introduction</w:t>
      </w:r>
      <w:bookmarkEnd w:id="720"/>
      <w:bookmarkEnd w:id="721"/>
      <w:bookmarkEnd w:id="722"/>
      <w:bookmarkEnd w:id="723"/>
      <w:bookmarkEnd w:id="724"/>
      <w:bookmarkEnd w:id="725"/>
      <w:bookmarkEnd w:id="726"/>
      <w:bookmarkEnd w:id="727"/>
      <w:bookmarkEnd w:id="728"/>
      <w:bookmarkEnd w:id="729"/>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C660F1E"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r w:rsidR="00133C37">
        <w:rPr>
          <w:noProof/>
          <w:lang w:eastAsia="ko-KR"/>
        </w:rPr>
        <w:t>using UAV2</w:t>
      </w:r>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730" w:name="_Toc29021266"/>
      <w:bookmarkStart w:id="731" w:name="_Toc43132049"/>
      <w:bookmarkStart w:id="732" w:name="_Toc43192961"/>
      <w:bookmarkStart w:id="733" w:name="_Toc44583991"/>
      <w:bookmarkStart w:id="734" w:name="_Toc44584140"/>
      <w:bookmarkStart w:id="735" w:name="_Toc50481809"/>
      <w:bookmarkStart w:id="736" w:name="_Toc54846744"/>
      <w:bookmarkStart w:id="737" w:name="_Toc57622288"/>
      <w:bookmarkStart w:id="738" w:name="_Toc57624003"/>
      <w:bookmarkStart w:id="739" w:name="_Toc57625693"/>
      <w:r w:rsidRPr="002D3C5B">
        <w:t>6.9.2</w:t>
      </w:r>
      <w:r w:rsidRPr="002D3C5B">
        <w:tab/>
        <w:t>Functional Description</w:t>
      </w:r>
      <w:bookmarkEnd w:id="730"/>
      <w:bookmarkEnd w:id="731"/>
      <w:bookmarkEnd w:id="732"/>
      <w:bookmarkEnd w:id="733"/>
      <w:bookmarkEnd w:id="734"/>
      <w:bookmarkEnd w:id="735"/>
      <w:bookmarkEnd w:id="736"/>
      <w:bookmarkEnd w:id="737"/>
      <w:bookmarkEnd w:id="738"/>
      <w:bookmarkEnd w:id="739"/>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77295374" w:rsidR="008B10E4" w:rsidRPr="002D3C5B" w:rsidRDefault="008B10E4" w:rsidP="008B10E4">
      <w:pPr>
        <w:pStyle w:val="Heading4"/>
      </w:pPr>
      <w:bookmarkStart w:id="740" w:name="_Toc43132050"/>
      <w:bookmarkStart w:id="741" w:name="_Toc43192962"/>
      <w:bookmarkStart w:id="742" w:name="_Toc44583992"/>
      <w:bookmarkStart w:id="743" w:name="_Toc44584141"/>
      <w:bookmarkStart w:id="744" w:name="_Toc50481810"/>
      <w:bookmarkStart w:id="745" w:name="_Toc54846745"/>
      <w:bookmarkStart w:id="746" w:name="_Toc57622289"/>
      <w:bookmarkStart w:id="747" w:name="_Toc57624004"/>
      <w:bookmarkStart w:id="748" w:name="_Toc57625694"/>
      <w:r w:rsidRPr="002D3C5B">
        <w:t>6.9.2.1</w:t>
      </w:r>
      <w:r w:rsidR="00A75FB8">
        <w:tab/>
      </w:r>
      <w:r w:rsidRPr="002D3C5B">
        <w:t>Adoption of a UAV Flight Enablement S</w:t>
      </w:r>
      <w:r w:rsidR="004125D5" w:rsidRPr="002D3C5B">
        <w:t>u</w:t>
      </w:r>
      <w:r w:rsidRPr="002D3C5B">
        <w:t>bsystem (UFES)</w:t>
      </w:r>
      <w:bookmarkEnd w:id="740"/>
      <w:bookmarkEnd w:id="741"/>
      <w:bookmarkEnd w:id="742"/>
      <w:bookmarkEnd w:id="743"/>
      <w:bookmarkEnd w:id="744"/>
      <w:bookmarkEnd w:id="745"/>
      <w:bookmarkEnd w:id="746"/>
      <w:bookmarkEnd w:id="747"/>
      <w:bookmarkEnd w:id="748"/>
    </w:p>
    <w:p w14:paraId="05009063" w14:textId="1CE45405" w:rsidR="008B10E4" w:rsidRPr="002D3C5B" w:rsidRDefault="00A75FB8" w:rsidP="008B10E4">
      <w:r>
        <w:t>In this solution, the UAV Flight Enablement Subsystem defined in solution 5 in clause 6.5.2.1 is a 3GPP subsystem that interfaces the 3GPP System with the USS and support that USS in performing UAV Remote Identification and tracking. In addition, the UFES terminates UAV2 towards a TPAE, either directly or via NEF/SCEF interfacing.</w:t>
      </w:r>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78A38068" w14:textId="6146CB64" w:rsidR="008B10E4" w:rsidRPr="00A75FB8" w:rsidRDefault="00A75FB8" w:rsidP="008B10E4">
      <w:r w:rsidRPr="00A75FB8">
        <w:t>I</w:t>
      </w:r>
      <w:r w:rsidR="00133C37" w:rsidRPr="00A75FB8">
        <w:t>n addition to the functionality described in clause</w:t>
      </w:r>
      <w:r>
        <w:t> </w:t>
      </w:r>
      <w:r w:rsidR="00133C37" w:rsidRPr="00A75FB8">
        <w:t xml:space="preserve">6.5.2.1, the </w:t>
      </w:r>
      <w:r w:rsidR="008B10E4" w:rsidRPr="00A75FB8">
        <w:t>UFES can perform the following functions:</w:t>
      </w:r>
    </w:p>
    <w:p w14:paraId="7599A59F" w14:textId="21C3CCAB" w:rsidR="008B10E4"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6C546B3A" w:rsidR="00133C37" w:rsidRPr="002D3C5B" w:rsidRDefault="00133C37" w:rsidP="008B10E4">
      <w:pPr>
        <w:pStyle w:val="B1"/>
      </w:pPr>
      <w:r>
        <w:t>-</w:t>
      </w:r>
      <w:r>
        <w:tab/>
        <w:t xml:space="preserve">support the USS in the </w:t>
      </w:r>
      <w:r w:rsidRPr="002D3C5B">
        <w:t>3GPP-assisted CAA-Level UAV ID assignment</w:t>
      </w:r>
      <w:r>
        <w:t xml:space="preserve"> described in clause</w:t>
      </w:r>
      <w:r w:rsidR="00A75FB8">
        <w:t> </w:t>
      </w:r>
      <w:r>
        <w:t>6.9.2.</w:t>
      </w:r>
      <w:r w:rsidR="00A75FB8">
        <w:t>2</w:t>
      </w:r>
      <w:r>
        <w:t>.</w:t>
      </w:r>
    </w:p>
    <w:p w14:paraId="2273C08C" w14:textId="7CBEA79E" w:rsidR="008B10E4" w:rsidRPr="002D3C5B" w:rsidRDefault="008B10E4" w:rsidP="008B10E4">
      <w:pPr>
        <w:pStyle w:val="Heading4"/>
      </w:pPr>
      <w:bookmarkStart w:id="749" w:name="_Toc43132051"/>
      <w:bookmarkStart w:id="750" w:name="_Toc43192963"/>
      <w:bookmarkStart w:id="751" w:name="_Toc44583993"/>
      <w:bookmarkStart w:id="752" w:name="_Toc44584142"/>
      <w:bookmarkStart w:id="753" w:name="_Toc50481811"/>
      <w:bookmarkStart w:id="754" w:name="_Toc54846746"/>
      <w:bookmarkStart w:id="755" w:name="_Toc57622290"/>
      <w:bookmarkStart w:id="756" w:name="_Toc57624005"/>
      <w:bookmarkStart w:id="757" w:name="_Toc57625695"/>
      <w:r w:rsidRPr="002D3C5B">
        <w:t>6.9.2.</w:t>
      </w:r>
      <w:r w:rsidR="00A75FB8">
        <w:t>2</w:t>
      </w:r>
      <w:r w:rsidR="00A75FB8">
        <w:tab/>
      </w:r>
      <w:r w:rsidRPr="002D3C5B">
        <w:t>Functional Assumptions about the CAA-Level UAV ID for Remote Identification</w:t>
      </w:r>
      <w:bookmarkEnd w:id="749"/>
      <w:bookmarkEnd w:id="750"/>
      <w:bookmarkEnd w:id="751"/>
      <w:bookmarkEnd w:id="752"/>
      <w:bookmarkEnd w:id="753"/>
      <w:bookmarkEnd w:id="754"/>
      <w:bookmarkEnd w:id="755"/>
      <w:bookmarkEnd w:id="756"/>
      <w:bookmarkEnd w:id="757"/>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7194F0B5" w:rsidR="008B10E4" w:rsidRPr="002D3C5B" w:rsidRDefault="008B10E4" w:rsidP="008B10E4">
      <w:pPr>
        <w:pStyle w:val="B1"/>
      </w:pPr>
      <w:r w:rsidRPr="002D3C5B">
        <w:t>-</w:t>
      </w:r>
      <w:r w:rsidRPr="002D3C5B">
        <w:tab/>
        <w:t xml:space="preserve">an identity unique to the UAV, which may preferably </w:t>
      </w:r>
      <w:r w:rsidR="00133C37">
        <w:t>have</w:t>
      </w:r>
      <w:r w:rsidR="00133C37" w:rsidRPr="002D3C5B">
        <w:t xml:space="preserve"> </w:t>
      </w:r>
      <w:r w:rsidRPr="002D3C5B">
        <w:t>temporary validity: this identifies uniquely the UAV with the entity that allocates the CAA-level UAV ID</w:t>
      </w:r>
      <w:r w:rsidR="00133C37">
        <w:t>.</w:t>
      </w:r>
      <w:r w:rsidR="00133C37" w:rsidRPr="00133C37">
        <w:t xml:space="preserve"> </w:t>
      </w:r>
      <w:r w:rsidR="00133C37">
        <w:t>The identity formats identified in the conclusions in clause</w:t>
      </w:r>
      <w:r w:rsidR="00A75FB8">
        <w:t> </w:t>
      </w:r>
      <w:r w:rsidR="00133C37">
        <w:t xml:space="preserve">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p>
    <w:p w14:paraId="1D4F9077" w14:textId="0C2C0956" w:rsidR="008B10E4" w:rsidRPr="002D3C5B" w:rsidRDefault="008B10E4" w:rsidP="008B10E4">
      <w:pPr>
        <w:pStyle w:val="NO"/>
      </w:pPr>
      <w:r w:rsidRPr="002D3C5B">
        <w:t>NOTE</w:t>
      </w:r>
      <w:r w:rsidR="00A75FB8">
        <w:t> </w:t>
      </w:r>
      <w:r w:rsidR="00133C37">
        <w:t>1</w:t>
      </w:r>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34C29DEC" w14:textId="330B6FCE" w:rsidR="00133C37" w:rsidRPr="002D3C5B" w:rsidRDefault="00133C37" w:rsidP="00647686">
      <w:pPr>
        <w:pStyle w:val="NO"/>
      </w:pPr>
      <w:r>
        <w:t>NOTE</w:t>
      </w:r>
      <w:r w:rsidR="00A75FB8">
        <w:t> </w:t>
      </w:r>
      <w:r>
        <w:t>2:</w:t>
      </w:r>
      <w:r>
        <w:tab/>
      </w:r>
      <w:r w:rsidRPr="002D3C5B">
        <w:t>Whether privacy or confidentiality requirements will apply to the unique UAV temporary identity depends on regulations in various regions. Solutions may be identified by SA</w:t>
      </w:r>
      <w:r w:rsidR="00647686">
        <w:t> WG</w:t>
      </w:r>
      <w:r w:rsidRPr="002D3C5B">
        <w:t>3 or externally to 3GPP, as in the case of V2X.</w:t>
      </w:r>
    </w:p>
    <w:p w14:paraId="2E7F4632" w14:textId="7B57CE27" w:rsidR="008B10E4" w:rsidRPr="002D3C5B" w:rsidRDefault="00A75FB8" w:rsidP="008B10E4">
      <w:pPr>
        <w:pStyle w:val="B1"/>
      </w:pPr>
      <w:r>
        <w:t>-</w:t>
      </w:r>
      <w:r>
        <w:tab/>
        <w:t>CAA-level UAV ID Routing Information, used by an entity attempting to retrieve the UAV data (e.g. TPAE) to identify and address the appropriate entity where to send the query. In solutions for UAV authentication and authorization (e.g. solution 5 in clause 6.5), this is also used by functions in the 3GPP system to identify the appropriate USS that serves the UAV. The exact format of the CAA-Level UAV ID Routing Information is defined outside 3GPP, but the use is based on the USS Discovery description in clause 6.5.2.3.</w:t>
      </w:r>
    </w:p>
    <w:p w14:paraId="28CD093C" w14:textId="387F6985" w:rsidR="008B10E4" w:rsidRPr="002D3C5B" w:rsidRDefault="008B10E4" w:rsidP="008B10E4">
      <w:pPr>
        <w:pStyle w:val="Heading4"/>
      </w:pPr>
      <w:bookmarkStart w:id="758" w:name="_Toc43132052"/>
      <w:bookmarkStart w:id="759" w:name="_Toc43192964"/>
      <w:bookmarkStart w:id="760" w:name="_Toc44583994"/>
      <w:bookmarkStart w:id="761" w:name="_Toc44584143"/>
      <w:bookmarkStart w:id="762" w:name="_Toc50481812"/>
      <w:bookmarkStart w:id="763" w:name="_Toc54846747"/>
      <w:bookmarkStart w:id="764" w:name="_Toc57622291"/>
      <w:bookmarkStart w:id="765" w:name="_Toc57624006"/>
      <w:bookmarkStart w:id="766" w:name="_Toc57625696"/>
      <w:r w:rsidRPr="002D3C5B">
        <w:t>6.9.2.</w:t>
      </w:r>
      <w:r w:rsidR="00A75FB8">
        <w:t>3</w:t>
      </w:r>
      <w:r w:rsidR="002D3C5B" w:rsidRPr="002D3C5B">
        <w:tab/>
      </w:r>
      <w:r w:rsidRPr="002D3C5B">
        <w:t>CAA-Level UAV ID assignment</w:t>
      </w:r>
      <w:bookmarkEnd w:id="758"/>
      <w:bookmarkEnd w:id="759"/>
      <w:bookmarkEnd w:id="760"/>
      <w:bookmarkEnd w:id="761"/>
      <w:bookmarkEnd w:id="762"/>
      <w:bookmarkEnd w:id="763"/>
      <w:bookmarkEnd w:id="764"/>
      <w:bookmarkEnd w:id="765"/>
      <w:bookmarkEnd w:id="766"/>
    </w:p>
    <w:p w14:paraId="5CE805C8" w14:textId="62DEBC91" w:rsidR="008B10E4" w:rsidRPr="002D3C5B" w:rsidRDefault="00133C37" w:rsidP="008B10E4">
      <w:r>
        <w:t>Two</w:t>
      </w:r>
      <w:r w:rsidRPr="002D3C5B">
        <w:t xml:space="preserve"> </w:t>
      </w:r>
      <w:r w:rsidR="008B10E4" w:rsidRPr="002D3C5B">
        <w:t>potential types of CAA-level UAV ID assignment can be considered:</w:t>
      </w:r>
    </w:p>
    <w:p w14:paraId="611325EA" w14:textId="742C5C44" w:rsidR="002D3C5B" w:rsidRPr="002D3C5B" w:rsidRDefault="002D3C5B" w:rsidP="002D3C5B">
      <w:pPr>
        <w:pStyle w:val="B1"/>
      </w:pPr>
      <w:r w:rsidRPr="002D3C5B">
        <w:t>1.</w:t>
      </w:r>
      <w:r w:rsidRPr="002D3C5B">
        <w:tab/>
        <w:t xml:space="preserve">USS-assigned CAA-Level UAV ID: the ID is assigned completely at USS level, and uses one of the formats defined in </w:t>
      </w:r>
      <w:r w:rsidR="00A75FB8">
        <w:t>clause </w:t>
      </w:r>
      <w:r w:rsidRPr="002D3C5B">
        <w:t>6.9.2.</w:t>
      </w:r>
      <w:r w:rsidR="00A75FB8">
        <w:t>3</w:t>
      </w:r>
      <w:r w:rsidRPr="002D3C5B">
        <w:t>.</w:t>
      </w:r>
      <w:r w:rsidR="00A75FB8">
        <w:t>1</w:t>
      </w:r>
      <w:r w:rsidRPr="002D3C5B">
        <w:t>.</w:t>
      </w:r>
    </w:p>
    <w:p w14:paraId="0474DBF8" w14:textId="67A26B6D" w:rsidR="00133C37" w:rsidRDefault="00133C37" w:rsidP="002D3C5B">
      <w:pPr>
        <w:pStyle w:val="B1"/>
      </w:pPr>
      <w:r>
        <w:lastRenderedPageBreak/>
        <w:t>2</w:t>
      </w:r>
      <w:r w:rsidR="002D3C5B" w:rsidRPr="002D3C5B">
        <w:t>.</w:t>
      </w:r>
      <w:r w:rsidR="002D3C5B" w:rsidRPr="002D3C5B">
        <w:tab/>
        <w:t>3GPP-assisted CAA-Level UAV ID assignment: in this scenario</w:t>
      </w:r>
      <w:r w:rsidR="00A75FB8">
        <w:t>:</w:t>
      </w:r>
    </w:p>
    <w:p w14:paraId="690FCA2C" w14:textId="509E9B2F" w:rsidR="00133C37" w:rsidRDefault="00133C37" w:rsidP="00133C37">
      <w:pPr>
        <w:pStyle w:val="B2"/>
      </w:pPr>
      <w:r>
        <w:t>-</w:t>
      </w:r>
      <w:r>
        <w:tab/>
      </w:r>
      <w:r w:rsidR="002D3C5B" w:rsidRPr="002D3C5B">
        <w:t xml:space="preserve">the USS e.g. delegates to the UFES the role of "resolver" of the CAA-Level UAV ID and return to an entity </w:t>
      </w:r>
      <w:r>
        <w:t xml:space="preserve">(e.g. the TPAE) </w:t>
      </w:r>
      <w:r w:rsidR="002D3C5B" w:rsidRPr="002D3C5B">
        <w:t>querying information about the UAV based on the CAA-Level UAV ID the UAV data</w:t>
      </w:r>
      <w:r>
        <w:t xml:space="preserve"> that the UFES retrieves from the USS</w:t>
      </w:r>
      <w:r w:rsidR="002D3C5B" w:rsidRPr="002D3C5B">
        <w:t>.</w:t>
      </w:r>
    </w:p>
    <w:p w14:paraId="4458BB4F" w14:textId="6FB43483" w:rsidR="00133C37" w:rsidRDefault="00133C37" w:rsidP="00133C37">
      <w:pPr>
        <w:pStyle w:val="B2"/>
      </w:pPr>
      <w:r>
        <w:t>-</w:t>
      </w:r>
      <w:r>
        <w:tab/>
      </w:r>
      <w:r w:rsidR="002D3C5B" w:rsidRPr="002D3C5B">
        <w:t>The CAA-Level UAV ID is assigned by the USS with the support of functionality of the 3GPP system</w:t>
      </w:r>
      <w:r>
        <w:t xml:space="preserve">. The USS decides the specific identity, and </w:t>
      </w:r>
      <w:r w:rsidR="002D3C5B" w:rsidRPr="002D3C5B">
        <w:t>the UFES may provide the "CAA-level UAV ID Routing Information" to enable a resolver of the CAA-level UAV ID to resolve to the UFES, if such function is delegated by the USS to the UFES.</w:t>
      </w:r>
    </w:p>
    <w:p w14:paraId="3CCFC281" w14:textId="6BEBD602" w:rsidR="002D3C5B" w:rsidRPr="002D3C5B" w:rsidRDefault="00133C37" w:rsidP="00647686">
      <w:pPr>
        <w:pStyle w:val="B2"/>
      </w:pPr>
      <w:r>
        <w:t>-</w:t>
      </w:r>
      <w:r>
        <w:tab/>
      </w:r>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5F2B86AC" w14:textId="64FB5D0D" w:rsidR="008B10E4" w:rsidRPr="002D3C5B" w:rsidRDefault="008B10E4" w:rsidP="008B10E4">
      <w:pPr>
        <w:pStyle w:val="Heading5"/>
      </w:pPr>
      <w:bookmarkStart w:id="767" w:name="_Toc43132053"/>
      <w:bookmarkStart w:id="768" w:name="_Toc43192965"/>
      <w:bookmarkStart w:id="769" w:name="_Toc44583995"/>
      <w:bookmarkStart w:id="770" w:name="_Toc44584144"/>
      <w:bookmarkStart w:id="771" w:name="_Toc50481813"/>
      <w:bookmarkStart w:id="772" w:name="_Toc54846748"/>
      <w:bookmarkStart w:id="773" w:name="_Toc57622292"/>
      <w:bookmarkStart w:id="774" w:name="_Toc57624007"/>
      <w:bookmarkStart w:id="775" w:name="_Toc57625697"/>
      <w:r w:rsidRPr="002D3C5B">
        <w:t>6.9.2.</w:t>
      </w:r>
      <w:r w:rsidR="00A75FB8">
        <w:t>3</w:t>
      </w:r>
      <w:r w:rsidRPr="002D3C5B">
        <w:t>.1</w:t>
      </w:r>
      <w:r w:rsidR="002D3C5B" w:rsidRPr="002D3C5B">
        <w:tab/>
      </w:r>
      <w:r w:rsidRPr="002D3C5B">
        <w:t>3GPP Assisted CAA-Level UAV ID Assignment</w:t>
      </w:r>
      <w:bookmarkEnd w:id="767"/>
      <w:bookmarkEnd w:id="768"/>
      <w:bookmarkEnd w:id="769"/>
      <w:bookmarkEnd w:id="770"/>
      <w:bookmarkEnd w:id="771"/>
      <w:bookmarkEnd w:id="772"/>
      <w:bookmarkEnd w:id="773"/>
      <w:bookmarkEnd w:id="774"/>
      <w:bookmarkEnd w:id="775"/>
    </w:p>
    <w:p w14:paraId="23DA5B23" w14:textId="73409ED8" w:rsidR="008B10E4" w:rsidRPr="002D3C5B" w:rsidRDefault="008B10E4" w:rsidP="008B10E4">
      <w:r w:rsidRPr="002D3C5B">
        <w:t>The solution for the specific scenarios of 3GPP Assisted CAA-Level UAV ID Assignment considers the allocation to the UAV of a CAA-Level UAV ID by the 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53CFA3A1" w14:textId="6F4F68A4" w:rsidR="00133C37" w:rsidRDefault="00133C37" w:rsidP="00133C37">
      <w:r>
        <w:t>W</w:t>
      </w:r>
      <w:r w:rsidR="008B10E4" w:rsidRPr="002D3C5B">
        <w:t>hen the UAV registers with the USS</w:t>
      </w:r>
      <w:r w:rsidRPr="00133C37">
        <w:t xml:space="preserve"> </w:t>
      </w:r>
      <w:r>
        <w:t xml:space="preserve">before registering to a 3GPP system, the UAV operator provides information about the serving PLMN to the USS. In order to allocated a CAA-Level UAV ID, the USS interacts with the 3GPP network if </w:t>
      </w:r>
      <w:r w:rsidRPr="002D3C5B">
        <w:t>3GPP Assisted CAA-Level UAV ID Assignment</w:t>
      </w:r>
      <w:r>
        <w:t xml:space="preserve"> is desired, using a NEF/SCEF service. The 3GPP network selects a UFES to respond to the USS</w:t>
      </w:r>
      <w:r w:rsidR="008B10E4" w:rsidRPr="002D3C5B">
        <w:t xml:space="preserve">, </w:t>
      </w:r>
      <w:r>
        <w:t xml:space="preserve">and </w:t>
      </w:r>
      <w:r w:rsidR="008B10E4" w:rsidRPr="002D3C5B">
        <w:t>the UFES provides to the USS the CAA-Level Routing Information to enable an entity attempting to resolve the identity received in a Broadcast Remote ID message to address the UFES.</w:t>
      </w:r>
    </w:p>
    <w:p w14:paraId="63248358" w14:textId="77777777" w:rsidR="00133C37" w:rsidRDefault="00133C37" w:rsidP="00133C37">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p>
    <w:p w14:paraId="17C378C4" w14:textId="2A1DC9B3" w:rsidR="008B10E4" w:rsidRPr="002D3C5B" w:rsidRDefault="008B10E4" w:rsidP="00647686">
      <w:r w:rsidRPr="002D3C5B">
        <w:t>In this option, the USS acts as the CAA-Level UAV ID resolver, but obtains the routing information part of the CAA-Level UAV ID from the UFES, thus queries from the TPAE are directed to the UFES.</w:t>
      </w:r>
    </w:p>
    <w:p w14:paraId="7A1B3761" w14:textId="771A5037" w:rsidR="008B10E4" w:rsidRPr="002D3C5B" w:rsidRDefault="008B10E4" w:rsidP="008B10E4">
      <w:pPr>
        <w:pStyle w:val="Heading4"/>
      </w:pPr>
      <w:bookmarkStart w:id="776" w:name="_Toc43132055"/>
      <w:bookmarkStart w:id="777" w:name="_Toc43192967"/>
      <w:bookmarkStart w:id="778" w:name="_Toc44583997"/>
      <w:bookmarkStart w:id="779" w:name="_Toc44584146"/>
      <w:bookmarkStart w:id="780" w:name="_Toc50481815"/>
      <w:bookmarkStart w:id="781" w:name="_Toc54846749"/>
      <w:bookmarkStart w:id="782" w:name="_Toc57622293"/>
      <w:bookmarkStart w:id="783" w:name="_Toc57624008"/>
      <w:bookmarkStart w:id="784" w:name="_Toc57625698"/>
      <w:r w:rsidRPr="002D3C5B">
        <w:t>6.9.2.</w:t>
      </w:r>
      <w:r w:rsidR="00A75FB8">
        <w:t>4</w:t>
      </w:r>
      <w:r w:rsidR="002D3C5B" w:rsidRPr="002D3C5B">
        <w:tab/>
      </w:r>
      <w:r w:rsidRPr="002D3C5B">
        <w:t>Resolution of UAV Identity for Broadcast Remote Identification</w:t>
      </w:r>
      <w:bookmarkEnd w:id="776"/>
      <w:bookmarkEnd w:id="777"/>
      <w:bookmarkEnd w:id="778"/>
      <w:bookmarkEnd w:id="779"/>
      <w:bookmarkEnd w:id="780"/>
      <w:bookmarkEnd w:id="781"/>
      <w:bookmarkEnd w:id="782"/>
      <w:bookmarkEnd w:id="783"/>
      <w:bookmarkEnd w:id="784"/>
      <w:r w:rsidRPr="002D3C5B">
        <w:tab/>
      </w:r>
    </w:p>
    <w:p w14:paraId="0128856B" w14:textId="135AC12A" w:rsidR="008B10E4" w:rsidRPr="002D3C5B" w:rsidRDefault="008B10E4" w:rsidP="008B10E4">
      <w:pPr>
        <w:pStyle w:val="Heading5"/>
      </w:pPr>
      <w:bookmarkStart w:id="785" w:name="_Toc43132056"/>
      <w:bookmarkStart w:id="786" w:name="_Toc43192968"/>
      <w:bookmarkStart w:id="787" w:name="_Toc44583998"/>
      <w:bookmarkStart w:id="788" w:name="_Toc44584147"/>
      <w:bookmarkStart w:id="789" w:name="_Toc50481816"/>
      <w:bookmarkStart w:id="790" w:name="_Toc54846750"/>
      <w:bookmarkStart w:id="791" w:name="_Toc57622294"/>
      <w:bookmarkStart w:id="792" w:name="_Toc57624009"/>
      <w:bookmarkStart w:id="793" w:name="_Toc57625699"/>
      <w:r w:rsidRPr="002D3C5B">
        <w:t>6.9.2.</w:t>
      </w:r>
      <w:r w:rsidR="00A75FB8">
        <w:t>4</w:t>
      </w:r>
      <w:r w:rsidRPr="002D3C5B">
        <w:t>.1</w:t>
      </w:r>
      <w:r w:rsidR="002D3C5B" w:rsidRPr="002D3C5B">
        <w:tab/>
      </w:r>
      <w:r w:rsidRPr="002D3C5B">
        <w:t>USS-assigned CAA-Level UAV ID</w:t>
      </w:r>
      <w:bookmarkEnd w:id="785"/>
      <w:bookmarkEnd w:id="786"/>
      <w:bookmarkEnd w:id="787"/>
      <w:bookmarkEnd w:id="788"/>
      <w:bookmarkEnd w:id="789"/>
      <w:bookmarkEnd w:id="790"/>
      <w:bookmarkEnd w:id="791"/>
      <w:bookmarkEnd w:id="792"/>
      <w:bookmarkEnd w:id="793"/>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6893CDE6" w:rsidR="008B10E4" w:rsidRPr="002D3C5B" w:rsidRDefault="008B10E4" w:rsidP="008B10E4">
      <w:pPr>
        <w:pStyle w:val="Heading5"/>
      </w:pPr>
      <w:bookmarkStart w:id="794" w:name="_Toc43132057"/>
      <w:bookmarkStart w:id="795" w:name="_Toc43192969"/>
      <w:bookmarkStart w:id="796" w:name="_Toc44583999"/>
      <w:bookmarkStart w:id="797" w:name="_Toc44584148"/>
      <w:bookmarkStart w:id="798" w:name="_Toc50481817"/>
      <w:bookmarkStart w:id="799" w:name="_Toc54846751"/>
      <w:bookmarkStart w:id="800" w:name="_Toc57622295"/>
      <w:bookmarkStart w:id="801" w:name="_Toc57624010"/>
      <w:bookmarkStart w:id="802" w:name="_Toc57625700"/>
      <w:r w:rsidRPr="002D3C5B">
        <w:lastRenderedPageBreak/>
        <w:t>6.9.2.</w:t>
      </w:r>
      <w:r w:rsidR="00A75FB8">
        <w:t>4</w:t>
      </w:r>
      <w:r w:rsidRPr="002D3C5B">
        <w:t>.2</w:t>
      </w:r>
      <w:r w:rsidR="002D3C5B" w:rsidRPr="002D3C5B">
        <w:tab/>
      </w:r>
      <w:r w:rsidRPr="002D3C5B">
        <w:t>3GPP Assisted CAA-Level UAV ID Assignment</w:t>
      </w:r>
      <w:bookmarkEnd w:id="794"/>
      <w:bookmarkEnd w:id="795"/>
      <w:bookmarkEnd w:id="796"/>
      <w:bookmarkEnd w:id="797"/>
      <w:bookmarkEnd w:id="798"/>
      <w:bookmarkEnd w:id="799"/>
      <w:bookmarkEnd w:id="800"/>
      <w:bookmarkEnd w:id="801"/>
      <w:bookmarkEnd w:id="802"/>
    </w:p>
    <w:p w14:paraId="335AE18E" w14:textId="04DCE7F9" w:rsidR="008B10E4" w:rsidRPr="002D3C5B" w:rsidRDefault="00133C37" w:rsidP="008B10E4">
      <w:r>
        <w:t xml:space="preserve">When </w:t>
      </w:r>
      <w:r w:rsidR="008B10E4" w:rsidRPr="002D3C5B">
        <w:t>the UAV performs a registration with the USS with the UFES involvement:</w:t>
      </w:r>
    </w:p>
    <w:p w14:paraId="3BE79CB0" w14:textId="3FAF4C4A" w:rsidR="008B10E4" w:rsidRPr="002D3C5B" w:rsidRDefault="008B10E4" w:rsidP="00A75FB8">
      <w:pPr>
        <w:pStyle w:val="B1"/>
      </w:pPr>
      <w:r w:rsidRPr="002D3C5B">
        <w:t>1.</w:t>
      </w:r>
      <w:r w:rsidRPr="002D3C5B">
        <w:tab/>
        <w:t xml:space="preserve">The UE obtains the CAA-Level UAV ID </w:t>
      </w:r>
      <w:r w:rsidR="00133C37">
        <w:t xml:space="preserve">from </w:t>
      </w:r>
      <w:r w:rsidRPr="002D3C5B">
        <w:t>the USS, and uses the CAA-Level UAV ID for Remote Identification messages</w:t>
      </w:r>
      <w:r w:rsidR="00A75FB8">
        <w:t>.</w:t>
      </w:r>
    </w:p>
    <w:p w14:paraId="3F72D332" w14:textId="5FF03F9E" w:rsidR="008B10E4" w:rsidRPr="002D3C5B" w:rsidRDefault="008B10E4" w:rsidP="00A75FB8">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2B81B22E" w:rsidR="008B10E4" w:rsidRPr="002D3C5B" w:rsidRDefault="008B10E4" w:rsidP="008B10E4">
      <w:pPr>
        <w:pStyle w:val="Heading4"/>
      </w:pPr>
      <w:bookmarkStart w:id="803" w:name="_Toc43132058"/>
      <w:bookmarkStart w:id="804" w:name="_Toc43192970"/>
      <w:bookmarkStart w:id="805" w:name="_Toc44584000"/>
      <w:bookmarkStart w:id="806" w:name="_Toc44584149"/>
      <w:bookmarkStart w:id="807" w:name="_Toc50481818"/>
      <w:bookmarkStart w:id="808" w:name="_Toc54846752"/>
      <w:bookmarkStart w:id="809" w:name="_Toc57622296"/>
      <w:bookmarkStart w:id="810" w:name="_Toc57624011"/>
      <w:bookmarkStart w:id="811" w:name="_Toc29021267"/>
      <w:bookmarkStart w:id="812" w:name="_Toc57625701"/>
      <w:r w:rsidRPr="002D3C5B">
        <w:t>6.9.2.</w:t>
      </w:r>
      <w:r w:rsidR="00A75FB8">
        <w:t>5</w:t>
      </w:r>
      <w:r w:rsidR="002D3C5B" w:rsidRPr="002D3C5B">
        <w:tab/>
      </w:r>
      <w:r w:rsidRPr="002D3C5B">
        <w:t>Applicability for Network publishing Remote Identification and tracking</w:t>
      </w:r>
      <w:bookmarkEnd w:id="803"/>
      <w:bookmarkEnd w:id="804"/>
      <w:bookmarkEnd w:id="805"/>
      <w:bookmarkEnd w:id="806"/>
      <w:bookmarkEnd w:id="807"/>
      <w:bookmarkEnd w:id="808"/>
      <w:bookmarkEnd w:id="809"/>
      <w:bookmarkEnd w:id="810"/>
      <w:bookmarkEnd w:id="812"/>
    </w:p>
    <w:p w14:paraId="5C067E33" w14:textId="546E60E0"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w:t>
      </w:r>
    </w:p>
    <w:p w14:paraId="002453A8" w14:textId="259C0D2C" w:rsidR="008B10E4" w:rsidRPr="002D3C5B" w:rsidRDefault="00133C37" w:rsidP="008B10E4">
      <w:r>
        <w:t xml:space="preserve">In case of </w:t>
      </w:r>
      <w:r>
        <w:rPr>
          <w:lang w:val="en-US"/>
        </w:rPr>
        <w:t>in</w:t>
      </w:r>
      <w:r w:rsidR="00A75FB8">
        <w:rPr>
          <w:lang w:val="en-US"/>
        </w:rPr>
        <w:t xml:space="preserve"> the</w:t>
      </w:r>
      <w:r>
        <w:rPr>
          <w:lang w:val="en-US"/>
        </w:rPr>
        <w:t xml:space="preserve"> case of </w:t>
      </w:r>
      <w:r w:rsidRPr="002D3C5B">
        <w:t>3GPP Assisted CAA-Level UAV ID Assignment</w:t>
      </w:r>
      <w:r w:rsidR="008B10E4" w:rsidRPr="002D3C5B">
        <w:t xml:space="preserve">, it is assumed that the mapping between USS assigned CAA-level UAV ID and the associated 3GPP UAV ID is known </w:t>
      </w:r>
      <w:r>
        <w:t xml:space="preserve">and stored </w:t>
      </w:r>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r>
        <w:t xml:space="preserve"> In addition, the UFES can retrieve aviation-level information (e.g. pilot information, USS operator, etc.) from the USS to provide it to the querying party (e.g. TPAE).</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3DA8F5F2" w14:textId="77777777" w:rsidR="008B10E4" w:rsidRPr="002D3C5B" w:rsidRDefault="008B10E4" w:rsidP="008B10E4">
      <w:pPr>
        <w:pStyle w:val="Heading3"/>
      </w:pPr>
      <w:bookmarkStart w:id="813" w:name="_Toc43132059"/>
      <w:bookmarkStart w:id="814" w:name="_Toc43192971"/>
      <w:bookmarkStart w:id="815" w:name="_Toc44584001"/>
      <w:bookmarkStart w:id="816" w:name="_Toc44584150"/>
      <w:bookmarkStart w:id="817" w:name="_Toc50481819"/>
      <w:bookmarkStart w:id="818" w:name="_Toc54846753"/>
      <w:bookmarkStart w:id="819" w:name="_Toc57622297"/>
      <w:bookmarkStart w:id="820" w:name="_Toc57624012"/>
      <w:bookmarkStart w:id="821" w:name="_Toc57625702"/>
      <w:r w:rsidRPr="002D3C5B">
        <w:t>6.9.</w:t>
      </w:r>
      <w:r w:rsidRPr="002D3C5B">
        <w:rPr>
          <w:lang w:eastAsia="zh-CN"/>
        </w:rPr>
        <w:t>3</w:t>
      </w:r>
      <w:r w:rsidRPr="002D3C5B">
        <w:tab/>
        <w:t>Procedures</w:t>
      </w:r>
      <w:bookmarkEnd w:id="811"/>
      <w:bookmarkEnd w:id="813"/>
      <w:bookmarkEnd w:id="814"/>
      <w:bookmarkEnd w:id="815"/>
      <w:bookmarkEnd w:id="816"/>
      <w:bookmarkEnd w:id="817"/>
      <w:bookmarkEnd w:id="818"/>
      <w:bookmarkEnd w:id="819"/>
      <w:bookmarkEnd w:id="820"/>
      <w:bookmarkEnd w:id="821"/>
    </w:p>
    <w:p w14:paraId="15F029EC" w14:textId="7A6C6CB5" w:rsidR="008B10E4" w:rsidRPr="002D3C5B" w:rsidRDefault="008B10E4" w:rsidP="008B10E4">
      <w:pPr>
        <w:pStyle w:val="Heading4"/>
      </w:pPr>
      <w:bookmarkStart w:id="822" w:name="_Toc43132060"/>
      <w:bookmarkStart w:id="823" w:name="_Toc43192972"/>
      <w:bookmarkStart w:id="824" w:name="_Toc44584002"/>
      <w:bookmarkStart w:id="825" w:name="_Toc44584151"/>
      <w:bookmarkStart w:id="826" w:name="_Toc50481820"/>
      <w:bookmarkStart w:id="827" w:name="_Toc54846754"/>
      <w:bookmarkStart w:id="828" w:name="_Toc57622298"/>
      <w:bookmarkStart w:id="829" w:name="_Toc57624013"/>
      <w:bookmarkStart w:id="830" w:name="_Toc57625703"/>
      <w:r w:rsidRPr="002D3C5B">
        <w:t>6.9.3.1</w:t>
      </w:r>
      <w:r w:rsidR="002D3C5B" w:rsidRPr="002D3C5B">
        <w:tab/>
      </w:r>
      <w:r w:rsidRPr="002D3C5B">
        <w:t>Use of CAA-level UAV ID for Broadcast Remote Identification</w:t>
      </w:r>
      <w:bookmarkEnd w:id="822"/>
      <w:bookmarkEnd w:id="823"/>
      <w:bookmarkEnd w:id="824"/>
      <w:bookmarkEnd w:id="825"/>
      <w:bookmarkEnd w:id="826"/>
      <w:bookmarkEnd w:id="827"/>
      <w:bookmarkEnd w:id="828"/>
      <w:bookmarkEnd w:id="829"/>
      <w:bookmarkEnd w:id="830"/>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46" type="#_x0000_t75" style="width:427.4pt;height:313.35pt" o:ole="">
            <v:imagedata r:id="rId62" o:title=""/>
          </v:shape>
          <o:OLEObject Type="Embed" ProgID="Visio.Drawing.11" ShapeID="_x0000_i1046" DrawAspect="Content" ObjectID="_1668241357" r:id="rId63"/>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0FA0CB26"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w:t>
      </w:r>
      <w:r w:rsidR="00647686">
        <w:t> WG</w:t>
      </w:r>
      <w:r w:rsidR="008B10E4" w:rsidRPr="002D3C5B">
        <w:t>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19905C4E" w:rsidR="008B10E4" w:rsidRPr="002D3C5B" w:rsidRDefault="008B10E4" w:rsidP="008B10E4">
      <w:pPr>
        <w:pStyle w:val="B1"/>
      </w:pPr>
      <w:r w:rsidRPr="002D3C5B">
        <w:t xml:space="preserve">4-5. Upon receiving the UAV broadcast Remote Identification information from an UAV, the TPAE identifies the relevant UFES/USS using the CAA-Level UAV ID as described in </w:t>
      </w:r>
      <w:r w:rsidR="002D3C5B" w:rsidRPr="002D3C5B">
        <w:t>clause</w:t>
      </w:r>
      <w:r w:rsidR="00A75FB8">
        <w:t> </w:t>
      </w:r>
      <w:r w:rsidRPr="002D3C5B">
        <w:t>6.9.2.</w:t>
      </w:r>
      <w:r w:rsidR="00A75FB8">
        <w:t>4</w:t>
      </w:r>
      <w:r w:rsidRPr="002D3C5B">
        <w:t xml:space="preserve"> and based on the CAA-Level UAV ID functional assumptions.</w:t>
      </w:r>
    </w:p>
    <w:p w14:paraId="53CBE8E9" w14:textId="7D331160"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r w:rsidR="00133C37" w:rsidRPr="006F2CCA">
        <w:t xml:space="preserve">In case of USS assigned CAA-Level UAV ID, the query is routed directly to the USS. In </w:t>
      </w:r>
      <w:r w:rsidR="00A75FB8">
        <w:t xml:space="preserve">the </w:t>
      </w:r>
      <w:r w:rsidR="00133C37" w:rsidRPr="006F2CCA">
        <w:t xml:space="preserve">case of 3GPP-assisted CAA-Level UAV ID assignment, the query is routed to the </w:t>
      </w:r>
      <w:r w:rsidRPr="002D3C5B">
        <w:t xml:space="preserve">UFES </w:t>
      </w:r>
      <w:r w:rsidR="00133C37">
        <w:t xml:space="preserve">which in turn </w:t>
      </w:r>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831" w:name="_Toc43132061"/>
      <w:bookmarkStart w:id="832" w:name="_Toc43192973"/>
      <w:bookmarkStart w:id="833" w:name="_Toc44584003"/>
      <w:bookmarkStart w:id="834" w:name="_Toc44584152"/>
      <w:bookmarkStart w:id="835" w:name="_Toc50481821"/>
      <w:bookmarkStart w:id="836" w:name="_Toc54846755"/>
      <w:bookmarkStart w:id="837" w:name="_Toc57622299"/>
      <w:bookmarkStart w:id="838" w:name="_Toc57624014"/>
      <w:bookmarkStart w:id="839" w:name="_Toc57625704"/>
      <w:r w:rsidRPr="002D3C5B">
        <w:lastRenderedPageBreak/>
        <w:t>6.9.3.</w:t>
      </w:r>
      <w:r w:rsidR="00457A7B" w:rsidRPr="002D3C5B">
        <w:t>2</w:t>
      </w:r>
      <w:r w:rsidR="002D3C5B" w:rsidRPr="002D3C5B">
        <w:tab/>
      </w:r>
      <w:r w:rsidRPr="002D3C5B">
        <w:t>Remote identification and tracking for Unknown UAV (Unknown to TPAE or UTM)</w:t>
      </w:r>
      <w:bookmarkEnd w:id="831"/>
      <w:bookmarkEnd w:id="832"/>
      <w:bookmarkEnd w:id="833"/>
      <w:bookmarkEnd w:id="834"/>
      <w:bookmarkEnd w:id="835"/>
      <w:bookmarkEnd w:id="836"/>
      <w:bookmarkEnd w:id="837"/>
      <w:bookmarkEnd w:id="838"/>
      <w:bookmarkEnd w:id="839"/>
    </w:p>
    <w:p w14:paraId="53412355" w14:textId="608E2B7E" w:rsidR="00B910F9" w:rsidRPr="002D3C5B" w:rsidRDefault="00B910F9" w:rsidP="002D3C5B">
      <w:pPr>
        <w:pStyle w:val="TH"/>
      </w:pPr>
      <w:r>
        <w:object w:dxaOrig="11564" w:dyaOrig="8049" w14:anchorId="775A5C27">
          <v:shape id="_x0000_i1047" type="#_x0000_t75" style="width:481.55pt;height:333.5pt" o:ole="">
            <v:imagedata r:id="rId64" o:title=""/>
          </v:shape>
          <o:OLEObject Type="Embed" ProgID="Visio.Drawing.11" ShapeID="_x0000_i1047" DrawAspect="Content" ObjectID="_1668241358" r:id="rId65"/>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840" w:name="_Toc43132062"/>
      <w:bookmarkStart w:id="841" w:name="_Toc43192974"/>
      <w:bookmarkStart w:id="842" w:name="_Toc44584004"/>
      <w:bookmarkStart w:id="843" w:name="_Toc44584153"/>
      <w:bookmarkStart w:id="844" w:name="_Toc50481822"/>
      <w:bookmarkStart w:id="845" w:name="_Toc54846756"/>
      <w:bookmarkStart w:id="846" w:name="_Toc57622300"/>
      <w:bookmarkStart w:id="847" w:name="_Toc57624015"/>
      <w:bookmarkStart w:id="848" w:name="_Toc57625705"/>
      <w:r w:rsidRPr="002D3C5B">
        <w:lastRenderedPageBreak/>
        <w:t>6.9.3.</w:t>
      </w:r>
      <w:r w:rsidR="00457A7B" w:rsidRPr="002D3C5B">
        <w:t>3</w:t>
      </w:r>
      <w:r w:rsidR="002D3C5B" w:rsidRPr="002D3C5B">
        <w:tab/>
      </w:r>
      <w:r w:rsidRPr="002D3C5B">
        <w:t>Remote identification and tracking known UAV (TPAE or UTM has some UAV identifier information)</w:t>
      </w:r>
      <w:bookmarkEnd w:id="840"/>
      <w:bookmarkEnd w:id="841"/>
      <w:bookmarkEnd w:id="842"/>
      <w:bookmarkEnd w:id="843"/>
      <w:bookmarkEnd w:id="844"/>
      <w:bookmarkEnd w:id="845"/>
      <w:bookmarkEnd w:id="846"/>
      <w:bookmarkEnd w:id="847"/>
      <w:bookmarkEnd w:id="848"/>
    </w:p>
    <w:p w14:paraId="7A5B11CE" w14:textId="6EDFD54C" w:rsidR="008B10E4" w:rsidRPr="002D3C5B" w:rsidRDefault="002D3C5B" w:rsidP="002D3C5B">
      <w:pPr>
        <w:pStyle w:val="TH"/>
      </w:pPr>
      <w:r w:rsidRPr="002D3C5B">
        <w:object w:dxaOrig="15271" w:dyaOrig="9540" w14:anchorId="28BEFF76">
          <v:shape id="_x0000_i1048" type="#_x0000_t75" style="width:478.65pt;height:298.95pt" o:ole="">
            <v:imagedata r:id="rId66" o:title=""/>
          </v:shape>
          <o:OLEObject Type="Embed" ProgID="Visio.Drawing.15" ShapeID="_x0000_i1048" DrawAspect="Content" ObjectID="_1668241359" r:id="rId67"/>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849" w:name="_Toc43192975"/>
      <w:bookmarkStart w:id="850" w:name="_Toc44584005"/>
      <w:bookmarkStart w:id="851" w:name="_Toc44584154"/>
      <w:bookmarkStart w:id="852" w:name="_Toc50481823"/>
      <w:bookmarkStart w:id="853" w:name="_Toc54846757"/>
      <w:bookmarkStart w:id="854" w:name="_Toc57622301"/>
      <w:bookmarkStart w:id="855" w:name="_Toc57624016"/>
      <w:bookmarkStart w:id="856" w:name="_Toc43132063"/>
      <w:bookmarkStart w:id="857" w:name="_Toc57625706"/>
      <w:r w:rsidRPr="002D3C5B">
        <w:t>6.9.</w:t>
      </w:r>
      <w:r w:rsidRPr="002D3C5B">
        <w:rPr>
          <w:lang w:eastAsia="zh-CN"/>
        </w:rPr>
        <w:t>4</w:t>
      </w:r>
      <w:r w:rsidRPr="002D3C5B">
        <w:tab/>
      </w:r>
      <w:r w:rsidR="00F86954" w:rsidRPr="002D3C5B">
        <w:t>Impacts on services, entities and interfaces</w:t>
      </w:r>
      <w:bookmarkEnd w:id="849"/>
      <w:bookmarkEnd w:id="850"/>
      <w:bookmarkEnd w:id="851"/>
      <w:bookmarkEnd w:id="852"/>
      <w:bookmarkEnd w:id="853"/>
      <w:bookmarkEnd w:id="854"/>
      <w:bookmarkEnd w:id="855"/>
      <w:bookmarkEnd w:id="857"/>
    </w:p>
    <w:bookmarkEnd w:id="856"/>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858" w:name="_Toc43132065"/>
      <w:bookmarkStart w:id="859" w:name="_Toc43192977"/>
      <w:bookmarkStart w:id="860" w:name="_Toc44584007"/>
      <w:bookmarkStart w:id="861" w:name="_Toc44584156"/>
      <w:bookmarkStart w:id="862" w:name="_Toc50481824"/>
      <w:bookmarkStart w:id="863" w:name="_Toc54846758"/>
      <w:bookmarkStart w:id="864" w:name="_Toc57622302"/>
      <w:bookmarkStart w:id="865" w:name="_Toc57624017"/>
      <w:bookmarkStart w:id="866" w:name="_Toc57625707"/>
      <w:r w:rsidRPr="002D3C5B">
        <w:t>6.10</w:t>
      </w:r>
      <w:r w:rsidRPr="002D3C5B">
        <w:tab/>
        <w:t>Solution 10: Control Plane based Registration of UAV and issuance of CAA-Level UAV Identity for Remote Identification and Tracking</w:t>
      </w:r>
      <w:bookmarkEnd w:id="858"/>
      <w:bookmarkEnd w:id="859"/>
      <w:bookmarkEnd w:id="860"/>
      <w:bookmarkEnd w:id="861"/>
      <w:bookmarkEnd w:id="862"/>
      <w:bookmarkEnd w:id="863"/>
      <w:bookmarkEnd w:id="864"/>
      <w:bookmarkEnd w:id="865"/>
      <w:bookmarkEnd w:id="866"/>
    </w:p>
    <w:p w14:paraId="6F98AC94" w14:textId="77777777" w:rsidR="004B68DF" w:rsidRPr="002D3C5B" w:rsidRDefault="004B68DF" w:rsidP="004B68DF">
      <w:pPr>
        <w:pStyle w:val="Heading3"/>
      </w:pPr>
      <w:bookmarkStart w:id="867" w:name="_Toc43132066"/>
      <w:bookmarkStart w:id="868" w:name="_Toc43192978"/>
      <w:bookmarkStart w:id="869" w:name="_Toc44584008"/>
      <w:bookmarkStart w:id="870" w:name="_Toc44584157"/>
      <w:bookmarkStart w:id="871" w:name="_Toc50481825"/>
      <w:bookmarkStart w:id="872" w:name="_Toc54846759"/>
      <w:bookmarkStart w:id="873" w:name="_Toc57622303"/>
      <w:bookmarkStart w:id="874" w:name="_Toc57624018"/>
      <w:bookmarkStart w:id="875" w:name="_Toc57625708"/>
      <w:r w:rsidRPr="002D3C5B">
        <w:t>6.10.1</w:t>
      </w:r>
      <w:r w:rsidRPr="002D3C5B">
        <w:tab/>
        <w:t>Introduction</w:t>
      </w:r>
      <w:bookmarkEnd w:id="867"/>
      <w:bookmarkEnd w:id="868"/>
      <w:bookmarkEnd w:id="869"/>
      <w:bookmarkEnd w:id="870"/>
      <w:bookmarkEnd w:id="871"/>
      <w:bookmarkEnd w:id="872"/>
      <w:bookmarkEnd w:id="873"/>
      <w:bookmarkEnd w:id="874"/>
      <w:bookmarkEnd w:id="875"/>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876" w:name="_Toc43132067"/>
      <w:bookmarkStart w:id="877" w:name="_Toc43192979"/>
      <w:bookmarkStart w:id="878" w:name="_Toc44584009"/>
      <w:bookmarkStart w:id="879" w:name="_Toc44584158"/>
      <w:bookmarkStart w:id="880" w:name="_Toc50481826"/>
      <w:bookmarkStart w:id="881" w:name="_Toc54846760"/>
      <w:bookmarkStart w:id="882" w:name="_Toc57622304"/>
      <w:bookmarkStart w:id="883" w:name="_Toc57624019"/>
      <w:bookmarkStart w:id="884" w:name="_Toc57625709"/>
      <w:r w:rsidRPr="002D3C5B">
        <w:t>6.10.2</w:t>
      </w:r>
      <w:r w:rsidRPr="002D3C5B">
        <w:tab/>
        <w:t>Functional description</w:t>
      </w:r>
      <w:bookmarkEnd w:id="876"/>
      <w:bookmarkEnd w:id="877"/>
      <w:bookmarkEnd w:id="878"/>
      <w:bookmarkEnd w:id="879"/>
      <w:bookmarkEnd w:id="880"/>
      <w:bookmarkEnd w:id="881"/>
      <w:bookmarkEnd w:id="882"/>
      <w:bookmarkEnd w:id="883"/>
      <w:bookmarkEnd w:id="884"/>
    </w:p>
    <w:p w14:paraId="30329D08" w14:textId="3A9248BB" w:rsidR="00E41BA9" w:rsidRPr="00E41BA9" w:rsidRDefault="00E41BA9" w:rsidP="00E41BA9">
      <w:pPr>
        <w:pStyle w:val="Heading4"/>
      </w:pPr>
      <w:bookmarkStart w:id="885" w:name="_Toc50481827"/>
      <w:bookmarkStart w:id="886" w:name="_Toc54846761"/>
      <w:bookmarkStart w:id="887" w:name="_Toc57622305"/>
      <w:bookmarkStart w:id="888" w:name="_Toc57624020"/>
      <w:bookmarkStart w:id="889" w:name="_Toc57625710"/>
      <w:r>
        <w:t>6.10.2.1</w:t>
      </w:r>
      <w:r>
        <w:tab/>
        <w:t>Applicability to 5GS</w:t>
      </w:r>
      <w:bookmarkEnd w:id="885"/>
      <w:bookmarkEnd w:id="886"/>
      <w:bookmarkEnd w:id="887"/>
      <w:bookmarkEnd w:id="888"/>
      <w:bookmarkEnd w:id="889"/>
    </w:p>
    <w:p w14:paraId="2B53F567" w14:textId="462AEC76" w:rsidR="00E41BA9" w:rsidRDefault="00CF1E72" w:rsidP="00F669A2">
      <w:pPr>
        <w:pStyle w:val="TH"/>
      </w:pPr>
      <w:r>
        <w:object w:dxaOrig="14956" w:dyaOrig="10651" w14:anchorId="6EEB2882">
          <v:shape id="_x0000_i1049" type="#_x0000_t75" style="width:481.55pt;height:343.3pt" o:ole="">
            <v:imagedata r:id="rId68" o:title=""/>
          </v:shape>
          <o:OLEObject Type="Embed" ProgID="Visio.Drawing.15" ShapeID="_x0000_i1049" DrawAspect="Content" ObjectID="_1668241360" r:id="rId69"/>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37251C75" w:rsidR="004B68DF" w:rsidRPr="00A75FB8" w:rsidRDefault="004B68DF" w:rsidP="00F669A2">
      <w:pPr>
        <w:pStyle w:val="B1"/>
      </w:pPr>
      <w:r w:rsidRPr="00A75FB8">
        <w:lastRenderedPageBreak/>
        <w:t>1.</w:t>
      </w:r>
      <w:r w:rsidRPr="00A75FB8">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w:t>
      </w:r>
      <w:r w:rsidR="00647686" w:rsidRPr="00A75FB8">
        <w:t>.</w:t>
      </w:r>
      <w:r w:rsidRPr="00A75FB8">
        <w:t xml:space="preserve"> drone), pilot</w:t>
      </w:r>
      <w:r w:rsidR="00DA29AA" w:rsidRPr="00A75FB8">
        <w:t>'</w:t>
      </w:r>
      <w:r w:rsidRPr="00A75FB8">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2E5A9FF"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7EE56F58" w:rsidR="004B68DF" w:rsidRDefault="004B68DF" w:rsidP="004B68DF">
      <w:pPr>
        <w:pStyle w:val="B1"/>
        <w:rPr>
          <w:noProof/>
        </w:rPr>
      </w:pPr>
      <w:r w:rsidRPr="002D3C5B">
        <w:rPr>
          <w:noProof/>
        </w:rPr>
        <w:t>2a.</w:t>
      </w:r>
      <w:r w:rsidRPr="002D3C5B">
        <w:rPr>
          <w:noProof/>
        </w:rPr>
        <w:tab/>
        <w:t xml:space="preserve">This aligns with step 9 of registration procedure given in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clause 4.2.2</w:t>
      </w:r>
    </w:p>
    <w:p w14:paraId="08E5F0E2" w14:textId="77777777" w:rsidR="00CF1E72" w:rsidRDefault="00CF1E72" w:rsidP="00CF1E72">
      <w:pPr>
        <w:pStyle w:val="B1"/>
        <w:rPr>
          <w:noProof/>
        </w:rPr>
      </w:pPr>
      <w:r>
        <w:rPr>
          <w:noProof/>
        </w:rPr>
        <w:t>2b.</w:t>
      </w:r>
      <w:r>
        <w:rPr>
          <w:noProof/>
        </w:rPr>
        <w:tab/>
        <w:t>[optional] If the UAV/UE did not provided the CAA-Level UAV ID, the AMF can invoke the identity request procedure to obtain the UAV's CAA-Level UAV ID.</w:t>
      </w:r>
    </w:p>
    <w:p w14:paraId="0C6CEE50" w14:textId="7856D38F" w:rsidR="00CF1E72" w:rsidRPr="002D3C5B" w:rsidRDefault="00CF1E72" w:rsidP="00CF1E72">
      <w:pPr>
        <w:pStyle w:val="B1"/>
        <w:rPr>
          <w:noProof/>
        </w:rPr>
      </w:pPr>
      <w:r>
        <w:rPr>
          <w:noProof/>
        </w:rPr>
        <w:t>2c.</w:t>
      </w:r>
      <w:r>
        <w:rPr>
          <w:noProof/>
        </w:rPr>
        <w:tab/>
        <w:t>[alternatively] As an alternative, a network can complete the 3GPP registration procedure before proceeding with USS/UTM checks (which includes authenctication and authorization).</w:t>
      </w:r>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Pr="00A75FB8" w:rsidRDefault="00B11F24" w:rsidP="00B11F24">
      <w:pPr>
        <w:pStyle w:val="NO"/>
      </w:pPr>
      <w:r w:rsidRPr="00A75FB8">
        <w:t>NOTE 2:</w:t>
      </w:r>
      <w:r w:rsidRPr="00A75FB8">
        <w:tab/>
        <w:t>Depending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lastRenderedPageBreak/>
        <w:t>6.</w:t>
      </w:r>
      <w:r w:rsidRPr="002D3C5B">
        <w:rPr>
          <w:noProof/>
        </w:rPr>
        <w:tab/>
        <w:t xml:space="preserve">5GC completes registration procedure by sending to UAV REGISTRATION_ACCEPT. Along with what 5GC would send in REGISTRATION_ACCEPT, the 5GC also includes the CAA-Level UAV ID that was proviode to 5GC by </w:t>
      </w:r>
      <w:r w:rsidR="00CF1E72">
        <w:rPr>
          <w:noProof/>
        </w:rPr>
        <w:t>USS/</w:t>
      </w:r>
      <w:r w:rsidRPr="002D3C5B">
        <w:rPr>
          <w:noProof/>
        </w:rPr>
        <w:t>UTM.</w:t>
      </w:r>
    </w:p>
    <w:p w14:paraId="5E21C705" w14:textId="69036E73"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p>
    <w:p w14:paraId="3517A1A9" w14:textId="6FEBA540"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p>
    <w:p w14:paraId="50DCFEE1" w14:textId="1694329A" w:rsidR="004B68DF" w:rsidRPr="002D3C5B" w:rsidRDefault="004B68DF" w:rsidP="004B68DF">
      <w:pPr>
        <w:pStyle w:val="NO"/>
        <w:rPr>
          <w:noProof/>
        </w:rPr>
      </w:pPr>
      <w:r w:rsidRPr="002D3C5B">
        <w:rPr>
          <w:noProof/>
        </w:rPr>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890" w:name="_Toc31114260"/>
    </w:p>
    <w:p w14:paraId="75AE675F" w14:textId="77777777" w:rsidR="00B11F24" w:rsidRDefault="00B11F24" w:rsidP="00B11F24">
      <w:pPr>
        <w:pStyle w:val="Heading4"/>
      </w:pPr>
      <w:bookmarkStart w:id="891" w:name="_Toc50481828"/>
      <w:bookmarkStart w:id="892" w:name="_Toc54846762"/>
      <w:bookmarkStart w:id="893" w:name="_Toc57622306"/>
      <w:bookmarkStart w:id="894" w:name="_Toc57624021"/>
      <w:bookmarkStart w:id="895" w:name="_Toc57625711"/>
      <w:r>
        <w:lastRenderedPageBreak/>
        <w:t>6.10.2.2</w:t>
      </w:r>
      <w:r>
        <w:tab/>
        <w:t>Applicability to EPS</w:t>
      </w:r>
      <w:bookmarkEnd w:id="891"/>
      <w:bookmarkEnd w:id="892"/>
      <w:bookmarkEnd w:id="893"/>
      <w:bookmarkEnd w:id="894"/>
      <w:bookmarkEnd w:id="895"/>
    </w:p>
    <w:p w14:paraId="25E5ED4E" w14:textId="120F8BDB" w:rsidR="00CF1E72" w:rsidRDefault="00CF1E72" w:rsidP="00F669A2">
      <w:pPr>
        <w:pStyle w:val="TH"/>
      </w:pPr>
      <w:r>
        <w:object w:dxaOrig="15286" w:dyaOrig="10740" w14:anchorId="41771FE6">
          <v:shape id="_x0000_i1050" type="#_x0000_t75" style="width:481.55pt;height:338.1pt" o:ole="">
            <v:imagedata r:id="rId70" o:title=""/>
          </v:shape>
          <o:OLEObject Type="Embed" ProgID="Visio.Drawing.15" ShapeID="_x0000_i1050" DrawAspect="Content" ObjectID="_1668241361" r:id="rId71"/>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0076F84B" w:rsidR="00B11F24" w:rsidRDefault="00647686" w:rsidP="00647686">
      <w:pPr>
        <w:pStyle w:val="B1"/>
        <w:rPr>
          <w:noProof/>
        </w:rPr>
      </w:pPr>
      <w:r>
        <w:rPr>
          <w:noProof/>
        </w:rPr>
        <w:tab/>
      </w:r>
      <w:r w:rsidR="00B11F24">
        <w:rPr>
          <w:noProof/>
        </w:rPr>
        <w:t>Through subscription checks, MME determines that it is a UAV seeking to attach to EPS and as there is no existing context of this UAV in the MME, the MME decides to perform verification and registration checks with the USS/UTM,</w:t>
      </w:r>
      <w:r w:rsidR="00B11F24" w:rsidRPr="0034285E">
        <w:rPr>
          <w:noProof/>
        </w:rPr>
        <w:t xml:space="preserve"> </w:t>
      </w:r>
      <w:r w:rsidR="00B11F24">
        <w:rPr>
          <w:noProof/>
        </w:rPr>
        <w:t>i.e. MME decides to contact USS/UTM for verification because MME has no context of this UAV. Such verification checks with USS/UTM need not be done at tracking area updating procedures.</w:t>
      </w:r>
    </w:p>
    <w:p w14:paraId="040E6239" w14:textId="6AC519E7"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As part of the </w:t>
      </w:r>
      <w:r>
        <w:rPr>
          <w:noProof/>
        </w:rPr>
        <w:t xml:space="preserve">attach procedure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0B356975" w:rsidR="00B11F24"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Pr>
          <w:noProof/>
        </w:rPr>
        <w:t>]</w:t>
      </w:r>
      <w:r w:rsidRPr="002D3C5B">
        <w:rPr>
          <w:noProof/>
        </w:rPr>
        <w:t>, suclause </w:t>
      </w:r>
      <w:r>
        <w:rPr>
          <w:noProof/>
        </w:rPr>
        <w:t>5.3.2.1.</w:t>
      </w:r>
    </w:p>
    <w:p w14:paraId="1A855CE4" w14:textId="77777777" w:rsidR="00CF1E72" w:rsidRDefault="00CF1E72" w:rsidP="00CF1E72">
      <w:pPr>
        <w:pStyle w:val="B1"/>
        <w:rPr>
          <w:noProof/>
        </w:rPr>
      </w:pPr>
      <w:r>
        <w:rPr>
          <w:noProof/>
        </w:rPr>
        <w:t>2b.</w:t>
      </w:r>
      <w:r>
        <w:rPr>
          <w:noProof/>
        </w:rPr>
        <w:tab/>
        <w:t>[optional] If the UAV/UE did not provided the CAA-Level UAV ID, the MME can invoke the identity request procedure to obtain the UAV's CAA-Level UAV ID.</w:t>
      </w:r>
    </w:p>
    <w:p w14:paraId="4F3CAB4A" w14:textId="63644A75" w:rsidR="00CF1E72" w:rsidRPr="002D3C5B" w:rsidRDefault="00CF1E72" w:rsidP="00B11F24">
      <w:pPr>
        <w:pStyle w:val="B1"/>
        <w:rPr>
          <w:noProof/>
        </w:rPr>
      </w:pPr>
      <w:r>
        <w:rPr>
          <w:noProof/>
        </w:rPr>
        <w:t>2c.</w:t>
      </w:r>
      <w:r>
        <w:rPr>
          <w:noProof/>
        </w:rPr>
        <w:tab/>
        <w:t>[alternatively] As an alternative, a network can complete the EPS attach procedure before proceeding with USS/UTM checks (which includes authenctication and authorization).</w:t>
      </w:r>
    </w:p>
    <w:p w14:paraId="02F24847" w14:textId="77777777" w:rsidR="00B11F24" w:rsidRDefault="00B11F24" w:rsidP="00B11F24">
      <w:pPr>
        <w:pStyle w:val="B1"/>
        <w:rPr>
          <w:noProof/>
        </w:rPr>
      </w:pPr>
      <w:r w:rsidRPr="002D3C5B">
        <w:rPr>
          <w:noProof/>
        </w:rPr>
        <w:lastRenderedPageBreak/>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Pr="00647686" w:rsidRDefault="00B11F24" w:rsidP="00B11F24">
      <w:pPr>
        <w:pStyle w:val="NO"/>
      </w:pPr>
      <w:r w:rsidRPr="00647686">
        <w:t>NOTE 1:</w:t>
      </w:r>
      <w:r w:rsidRPr="00647686">
        <w:tab/>
        <w:t>Depending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0BE928E9" w14:textId="6D3C6BC5" w:rsidR="00CF1E72" w:rsidRPr="002D3C5B" w:rsidRDefault="00647686" w:rsidP="00647686">
      <w:pPr>
        <w:pStyle w:val="B1"/>
        <w:rPr>
          <w:noProof/>
        </w:rPr>
      </w:pPr>
      <w:r>
        <w:rPr>
          <w:noProof/>
        </w:rPr>
        <w:tab/>
      </w:r>
      <w:r w:rsidR="00CF1E72">
        <w:rPr>
          <w:noProof/>
        </w:rPr>
        <w:t xml:space="preserve">In the case that step 2c is utilized, the EPC will instead provide the </w:t>
      </w:r>
      <w:r w:rsidR="00CF1E72" w:rsidRPr="002D3C5B">
        <w:rPr>
          <w:noProof/>
        </w:rPr>
        <w:t>CAA-Level UAV ID</w:t>
      </w:r>
      <w:r w:rsidR="00CF1E72">
        <w:rPr>
          <w:noProof/>
        </w:rPr>
        <w:t xml:space="preserve"> to the UAV by EMM Information message as attach procedure has already completed.</w:t>
      </w:r>
    </w:p>
    <w:p w14:paraId="347C50AF" w14:textId="4CF6119E"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9136DAB"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647686" w:rsidRPr="004E6E9B">
        <w:rPr>
          <w:noProof/>
        </w:rPr>
        <w:t>TS</w:t>
      </w:r>
      <w:r w:rsidR="00647686">
        <w:rPr>
          <w:noProof/>
        </w:rPr>
        <w:t> </w:t>
      </w:r>
      <w:r w:rsidR="00647686" w:rsidRPr="004E6E9B">
        <w:rPr>
          <w:noProof/>
        </w:rPr>
        <w:t>23.401</w:t>
      </w:r>
      <w:r w:rsidR="00647686">
        <w:rPr>
          <w:noProof/>
        </w:rPr>
        <w:t> [</w:t>
      </w:r>
      <w:r w:rsidR="00F669A2">
        <w:rPr>
          <w:noProof/>
        </w:rPr>
        <w:t>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896" w:name="_Toc43132068"/>
      <w:bookmarkStart w:id="897" w:name="_Toc43192980"/>
      <w:bookmarkStart w:id="898" w:name="_Toc44584010"/>
      <w:bookmarkStart w:id="899" w:name="_Toc44584159"/>
      <w:bookmarkStart w:id="900" w:name="_Toc50481829"/>
      <w:bookmarkStart w:id="901" w:name="_Toc54846763"/>
      <w:bookmarkStart w:id="902" w:name="_Toc57622307"/>
      <w:bookmarkStart w:id="903" w:name="_Toc57624022"/>
      <w:bookmarkStart w:id="904" w:name="_Toc57625712"/>
      <w:r w:rsidRPr="002D3C5B">
        <w:rPr>
          <w:lang w:eastAsia="ko-KR"/>
        </w:rPr>
        <w:t>6.10.3</w:t>
      </w:r>
      <w:r w:rsidRPr="002D3C5B">
        <w:rPr>
          <w:lang w:eastAsia="ko-KR"/>
        </w:rPr>
        <w:tab/>
        <w:t>Impacts on services, entities and interfaces</w:t>
      </w:r>
      <w:bookmarkEnd w:id="890"/>
      <w:bookmarkEnd w:id="896"/>
      <w:bookmarkEnd w:id="897"/>
      <w:bookmarkEnd w:id="898"/>
      <w:bookmarkEnd w:id="899"/>
      <w:bookmarkEnd w:id="900"/>
      <w:bookmarkEnd w:id="901"/>
      <w:bookmarkEnd w:id="902"/>
      <w:bookmarkEnd w:id="903"/>
      <w:bookmarkEnd w:id="904"/>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lastRenderedPageBreak/>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905" w:name="_Toc43132069"/>
      <w:bookmarkStart w:id="906" w:name="_Toc43192981"/>
      <w:bookmarkStart w:id="907" w:name="_Toc44584011"/>
      <w:bookmarkStart w:id="908" w:name="_Toc44584160"/>
      <w:bookmarkStart w:id="909" w:name="_Toc50481830"/>
      <w:bookmarkStart w:id="910" w:name="_Toc54846764"/>
      <w:bookmarkStart w:id="911" w:name="_Toc57622308"/>
      <w:bookmarkStart w:id="912" w:name="_Toc57624023"/>
      <w:bookmarkStart w:id="913" w:name="_Toc57625713"/>
      <w:r w:rsidRPr="002D3C5B">
        <w:t>6.11</w:t>
      </w:r>
      <w:r w:rsidRPr="002D3C5B">
        <w:tab/>
        <w:t>Solution 11: N</w:t>
      </w:r>
      <w:r w:rsidRPr="002D3C5B">
        <w:rPr>
          <w:bCs/>
        </w:rPr>
        <w:t>etwork publishing server and indication of UAS flight authorization</w:t>
      </w:r>
      <w:bookmarkEnd w:id="905"/>
      <w:bookmarkEnd w:id="906"/>
      <w:bookmarkEnd w:id="907"/>
      <w:bookmarkEnd w:id="908"/>
      <w:bookmarkEnd w:id="909"/>
      <w:bookmarkEnd w:id="910"/>
      <w:bookmarkEnd w:id="911"/>
      <w:bookmarkEnd w:id="912"/>
      <w:bookmarkEnd w:id="913"/>
    </w:p>
    <w:p w14:paraId="4EF52FBE" w14:textId="77777777" w:rsidR="00DB0D03" w:rsidRPr="002D3C5B" w:rsidRDefault="00DB0D03" w:rsidP="00DB0D03">
      <w:pPr>
        <w:pStyle w:val="Heading3"/>
      </w:pPr>
      <w:bookmarkStart w:id="914" w:name="_Toc43132070"/>
      <w:bookmarkStart w:id="915" w:name="_Toc43192982"/>
      <w:bookmarkStart w:id="916" w:name="_Toc44584012"/>
      <w:bookmarkStart w:id="917" w:name="_Toc44584161"/>
      <w:bookmarkStart w:id="918" w:name="_Toc50481831"/>
      <w:bookmarkStart w:id="919" w:name="_Toc54846765"/>
      <w:bookmarkStart w:id="920" w:name="_Toc57622309"/>
      <w:bookmarkStart w:id="921" w:name="_Toc57624024"/>
      <w:bookmarkStart w:id="922" w:name="_Toc57625714"/>
      <w:r w:rsidRPr="002D3C5B">
        <w:t>6.11.1</w:t>
      </w:r>
      <w:r w:rsidRPr="002D3C5B">
        <w:tab/>
        <w:t>Introduction</w:t>
      </w:r>
      <w:bookmarkEnd w:id="914"/>
      <w:bookmarkEnd w:id="915"/>
      <w:bookmarkEnd w:id="916"/>
      <w:bookmarkEnd w:id="917"/>
      <w:bookmarkEnd w:id="918"/>
      <w:bookmarkEnd w:id="919"/>
      <w:bookmarkEnd w:id="920"/>
      <w:bookmarkEnd w:id="921"/>
      <w:bookmarkEnd w:id="922"/>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923" w:name="_Toc43132071"/>
      <w:bookmarkStart w:id="924" w:name="_Toc43192983"/>
      <w:bookmarkStart w:id="925" w:name="_Toc44584013"/>
      <w:bookmarkStart w:id="926" w:name="_Toc44584162"/>
      <w:bookmarkStart w:id="927" w:name="_Toc50481832"/>
      <w:bookmarkStart w:id="928" w:name="_Toc54846766"/>
      <w:bookmarkStart w:id="929" w:name="_Toc57622310"/>
      <w:bookmarkStart w:id="930" w:name="_Toc57624025"/>
      <w:bookmarkStart w:id="931" w:name="_Toc57625715"/>
      <w:r w:rsidRPr="002D3C5B">
        <w:t>6.11.2</w:t>
      </w:r>
      <w:r w:rsidRPr="002D3C5B">
        <w:tab/>
        <w:t>Functional description</w:t>
      </w:r>
      <w:bookmarkEnd w:id="923"/>
      <w:bookmarkEnd w:id="924"/>
      <w:bookmarkEnd w:id="925"/>
      <w:bookmarkEnd w:id="926"/>
      <w:bookmarkEnd w:id="927"/>
      <w:bookmarkEnd w:id="928"/>
      <w:bookmarkEnd w:id="929"/>
      <w:bookmarkEnd w:id="930"/>
      <w:bookmarkEnd w:id="931"/>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B2CB83B"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lastRenderedPageBreak/>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932" w:name="_Toc43132072"/>
      <w:bookmarkStart w:id="933" w:name="_Toc43192984"/>
      <w:bookmarkStart w:id="934" w:name="_Toc44584014"/>
      <w:bookmarkStart w:id="935" w:name="_Toc44584163"/>
      <w:bookmarkStart w:id="936" w:name="_Toc50481833"/>
      <w:bookmarkStart w:id="937" w:name="_Toc54846767"/>
      <w:bookmarkStart w:id="938" w:name="_Toc57622311"/>
      <w:bookmarkStart w:id="939" w:name="_Toc57624026"/>
      <w:bookmarkStart w:id="940" w:name="_Toc57625716"/>
      <w:r w:rsidRPr="002D3C5B">
        <w:t>6.11.3</w:t>
      </w:r>
      <w:r w:rsidRPr="002D3C5B">
        <w:tab/>
        <w:t>Procedures</w:t>
      </w:r>
      <w:bookmarkEnd w:id="932"/>
      <w:bookmarkEnd w:id="933"/>
      <w:bookmarkEnd w:id="934"/>
      <w:bookmarkEnd w:id="935"/>
      <w:bookmarkEnd w:id="936"/>
      <w:bookmarkEnd w:id="937"/>
      <w:bookmarkEnd w:id="938"/>
      <w:bookmarkEnd w:id="939"/>
      <w:bookmarkEnd w:id="940"/>
    </w:p>
    <w:p w14:paraId="5BE9F0D1" w14:textId="2B7AD0C6" w:rsidR="000A630B" w:rsidRPr="002D3C5B" w:rsidRDefault="000A630B" w:rsidP="002D3C5B">
      <w:pPr>
        <w:pStyle w:val="TH"/>
      </w:pPr>
      <w:r>
        <w:object w:dxaOrig="14266" w:dyaOrig="10425" w14:anchorId="56F5B703">
          <v:shape id="_x0000_i1051" type="#_x0000_t75" style="width:481.55pt;height:351.95pt" o:ole="">
            <v:imagedata r:id="rId72" o:title=""/>
          </v:shape>
          <o:OLEObject Type="Embed" ProgID="Visio.Drawing.15" ShapeID="_x0000_i1051" DrawAspect="Content" ObjectID="_1668241362" r:id="rId73"/>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45C647C9"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1BFE221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4A5BD1C4" w:rsidR="000A630B" w:rsidRDefault="00647686" w:rsidP="00647686">
      <w:pPr>
        <w:pStyle w:val="B1"/>
      </w:pPr>
      <w:r>
        <w:rPr>
          <w:noProof/>
        </w:rPr>
        <w:lastRenderedPageBreak/>
        <w:tab/>
      </w:r>
      <w:r w:rsidR="000A630B">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577248E4" w:rsidR="000A630B" w:rsidRPr="002D3C5B" w:rsidRDefault="000A630B" w:rsidP="000A630B">
      <w:pPr>
        <w:rPr>
          <w:noProof/>
        </w:rPr>
      </w:pPr>
      <w:r>
        <w:rPr>
          <w:rFonts w:eastAsia="SimSun"/>
          <w:lang w:eastAsia="zh-CN"/>
        </w:rPr>
        <w:t xml:space="preserve">With the CAA-Level UAV-ID available to the 3GPP system and the SMF having the UAV subscription profile / UE context and there knowing there is the CAA-Level UAV ID will be able to </w:t>
      </w:r>
      <w:r w:rsidR="00A75FB8">
        <w:rPr>
          <w:rFonts w:eastAsia="SimSun"/>
          <w:lang w:eastAsia="zh-CN"/>
        </w:rPr>
        <w:t>associate</w:t>
      </w:r>
      <w:r>
        <w:rPr>
          <w:rFonts w:eastAsia="SimSun"/>
          <w:lang w:eastAsia="zh-CN"/>
        </w:rPr>
        <w:t xml:space="preserve"> that a request for PDU </w:t>
      </w:r>
      <w:r w:rsidR="00A75FB8">
        <w:rPr>
          <w:rFonts w:eastAsia="SimSun"/>
          <w:lang w:eastAsia="zh-CN"/>
        </w:rPr>
        <w:t>Establishment</w:t>
      </w:r>
      <w:r>
        <w:rPr>
          <w:rFonts w:eastAsia="SimSun"/>
          <w:lang w:eastAsia="zh-CN"/>
        </w:rPr>
        <w:t xml:space="preserve">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941" w:name="_Toc43132073"/>
      <w:bookmarkStart w:id="942" w:name="_Toc43192985"/>
      <w:bookmarkStart w:id="943" w:name="_Toc44584015"/>
      <w:bookmarkStart w:id="944" w:name="_Toc44584164"/>
      <w:bookmarkStart w:id="945" w:name="_Toc50481834"/>
      <w:bookmarkStart w:id="946" w:name="_Toc54846768"/>
      <w:bookmarkStart w:id="947" w:name="_Toc57622312"/>
      <w:bookmarkStart w:id="948" w:name="_Toc57624027"/>
      <w:bookmarkStart w:id="949" w:name="_Toc57625717"/>
      <w:r w:rsidRPr="002D3C5B">
        <w:rPr>
          <w:lang w:eastAsia="ko-KR"/>
        </w:rPr>
        <w:t>6.11.4</w:t>
      </w:r>
      <w:r w:rsidRPr="002D3C5B">
        <w:rPr>
          <w:lang w:eastAsia="ko-KR"/>
        </w:rPr>
        <w:tab/>
        <w:t>Impacts on services, entities and interfaces</w:t>
      </w:r>
      <w:bookmarkEnd w:id="941"/>
      <w:bookmarkEnd w:id="942"/>
      <w:bookmarkEnd w:id="943"/>
      <w:bookmarkEnd w:id="944"/>
      <w:bookmarkEnd w:id="945"/>
      <w:bookmarkEnd w:id="946"/>
      <w:bookmarkEnd w:id="947"/>
      <w:bookmarkEnd w:id="948"/>
      <w:bookmarkEnd w:id="949"/>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950" w:name="_Toc528436041"/>
      <w:bookmarkStart w:id="951" w:name="_Toc528569785"/>
      <w:bookmarkStart w:id="952" w:name="_Toc528576629"/>
      <w:bookmarkStart w:id="953" w:name="_Toc43132074"/>
      <w:bookmarkStart w:id="954" w:name="_Toc43192986"/>
      <w:bookmarkStart w:id="955" w:name="_Toc44584016"/>
      <w:bookmarkStart w:id="956" w:name="_Toc44584165"/>
      <w:bookmarkStart w:id="957" w:name="_Toc50481835"/>
      <w:bookmarkStart w:id="958" w:name="_Toc54846769"/>
      <w:bookmarkStart w:id="959" w:name="_Toc57622313"/>
      <w:bookmarkStart w:id="960" w:name="_Toc57624028"/>
      <w:bookmarkStart w:id="961" w:name="_Toc57625718"/>
      <w:r w:rsidRPr="002D3C5B">
        <w:t>6.12</w:t>
      </w:r>
      <w:r w:rsidRPr="002D3C5B">
        <w:tab/>
        <w:t>Solution 12:</w:t>
      </w:r>
      <w:bookmarkEnd w:id="950"/>
      <w:bookmarkEnd w:id="951"/>
      <w:bookmarkEnd w:id="952"/>
      <w:r w:rsidRPr="002D3C5B">
        <w:t xml:space="preserve"> Exposing </w:t>
      </w:r>
      <w:r w:rsidR="00812305">
        <w:t xml:space="preserve">Restricted Area </w:t>
      </w:r>
      <w:r w:rsidRPr="002D3C5B">
        <w:t>for UAV Flight Path Authorization</w:t>
      </w:r>
      <w:bookmarkEnd w:id="953"/>
      <w:bookmarkEnd w:id="954"/>
      <w:bookmarkEnd w:id="955"/>
      <w:bookmarkEnd w:id="956"/>
      <w:bookmarkEnd w:id="957"/>
      <w:bookmarkEnd w:id="958"/>
      <w:bookmarkEnd w:id="959"/>
      <w:bookmarkEnd w:id="960"/>
      <w:bookmarkEnd w:id="961"/>
    </w:p>
    <w:p w14:paraId="303D94F6" w14:textId="1487FBB7" w:rsidR="00DB0D03" w:rsidRPr="002D3C5B" w:rsidRDefault="00DB0D03" w:rsidP="00DB0D03">
      <w:pPr>
        <w:pStyle w:val="Heading3"/>
      </w:pPr>
      <w:bookmarkStart w:id="962" w:name="_Toc528436042"/>
      <w:bookmarkStart w:id="963" w:name="_Toc528569786"/>
      <w:bookmarkStart w:id="964" w:name="_Toc528576630"/>
      <w:bookmarkStart w:id="965" w:name="_Toc43132075"/>
      <w:bookmarkStart w:id="966" w:name="_Toc43192987"/>
      <w:bookmarkStart w:id="967" w:name="_Toc44584017"/>
      <w:bookmarkStart w:id="968" w:name="_Toc44584166"/>
      <w:bookmarkStart w:id="969" w:name="_Toc50481836"/>
      <w:bookmarkStart w:id="970" w:name="_Toc54846770"/>
      <w:bookmarkStart w:id="971" w:name="_Toc57622314"/>
      <w:bookmarkStart w:id="972" w:name="_Toc57624029"/>
      <w:bookmarkStart w:id="973" w:name="_Toc57625719"/>
      <w:r w:rsidRPr="002D3C5B">
        <w:t>6.12.1</w:t>
      </w:r>
      <w:r w:rsidRPr="002D3C5B">
        <w:tab/>
      </w:r>
      <w:bookmarkEnd w:id="962"/>
      <w:bookmarkEnd w:id="963"/>
      <w:bookmarkEnd w:id="964"/>
      <w:r w:rsidRPr="002D3C5B">
        <w:t>Introduction</w:t>
      </w:r>
      <w:bookmarkEnd w:id="965"/>
      <w:bookmarkEnd w:id="966"/>
      <w:bookmarkEnd w:id="967"/>
      <w:bookmarkEnd w:id="968"/>
      <w:bookmarkEnd w:id="969"/>
      <w:bookmarkEnd w:id="970"/>
      <w:bookmarkEnd w:id="971"/>
      <w:bookmarkEnd w:id="972"/>
      <w:bookmarkEnd w:id="973"/>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lastRenderedPageBreak/>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974" w:name="_Toc518306735"/>
      <w:bookmarkStart w:id="975" w:name="_Toc26386431"/>
      <w:bookmarkStart w:id="976" w:name="_Toc26431237"/>
      <w:bookmarkStart w:id="977" w:name="_Toc30694635"/>
      <w:bookmarkStart w:id="978" w:name="_Toc31096549"/>
      <w:bookmarkStart w:id="979" w:name="_Toc43132076"/>
      <w:bookmarkStart w:id="980" w:name="_Toc43192988"/>
      <w:bookmarkStart w:id="981" w:name="_Toc44584018"/>
      <w:bookmarkStart w:id="982" w:name="_Toc44584167"/>
      <w:bookmarkStart w:id="983" w:name="_Toc50481837"/>
      <w:bookmarkStart w:id="984" w:name="_Toc54846771"/>
      <w:bookmarkStart w:id="985" w:name="_Toc57622315"/>
      <w:bookmarkStart w:id="986" w:name="_Toc57624030"/>
      <w:bookmarkStart w:id="987" w:name="_Toc57625720"/>
      <w:r w:rsidRPr="002D3C5B">
        <w:t>6.12.2</w:t>
      </w:r>
      <w:r w:rsidRPr="002D3C5B">
        <w:tab/>
        <w:t>Functional Description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988" w:name="_Toc26386439"/>
      <w:bookmarkStart w:id="989" w:name="_Toc26431245"/>
      <w:bookmarkStart w:id="990" w:name="_Toc30694643"/>
      <w:bookmarkStart w:id="991" w:name="_Toc31096557"/>
      <w:bookmarkStart w:id="992" w:name="_Toc43132077"/>
      <w:bookmarkStart w:id="993" w:name="_Toc43192989"/>
      <w:bookmarkStart w:id="994" w:name="_Toc44584019"/>
      <w:bookmarkStart w:id="995" w:name="_Toc44584168"/>
      <w:bookmarkStart w:id="996" w:name="_Toc50481838"/>
      <w:bookmarkStart w:id="997" w:name="_Toc54846772"/>
      <w:bookmarkStart w:id="998" w:name="_Toc57622316"/>
      <w:bookmarkStart w:id="999" w:name="_Toc57624031"/>
      <w:bookmarkStart w:id="1000" w:name="_Toc57625721"/>
      <w:r w:rsidRPr="002D3C5B">
        <w:t>6.12.3</w:t>
      </w:r>
      <w:r w:rsidRPr="002D3C5B">
        <w:tab/>
        <w:t>Procedures</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2" type="#_x0000_t75" style="width:481.55pt;height:339.85pt" o:ole="">
            <v:imagedata r:id="rId74" o:title=""/>
          </v:shape>
          <o:OLEObject Type="Embed" ProgID="Visio.Drawing.15" ShapeID="_x0000_i1052" DrawAspect="Content" ObjectID="_1668241363" r:id="rId75"/>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07923E11" w:rsidR="00812305" w:rsidRDefault="00812305" w:rsidP="00D36074">
      <w:pPr>
        <w:pStyle w:val="NO"/>
        <w:rPr>
          <w:lang w:eastAsia="zh-CN"/>
        </w:rPr>
      </w:pPr>
      <w:r>
        <w:rPr>
          <w:lang w:eastAsia="zh-CN"/>
        </w:rPr>
        <w:t>NOTE:</w:t>
      </w:r>
      <w:r w:rsidR="00F669A2">
        <w:rPr>
          <w:lang w:eastAsia="zh-CN"/>
        </w:rPr>
        <w:tab/>
        <w:t xml:space="preserve">An PCF can derive mobility limitations information using local policy as described in Clause 5.3.4.1 of </w:t>
      </w:r>
      <w:r w:rsidR="00647686">
        <w:rPr>
          <w:lang w:eastAsia="zh-CN"/>
        </w:rPr>
        <w:t>TS 23.501 [</w:t>
      </w:r>
      <w:r w:rsidR="00F669A2">
        <w:rPr>
          <w:lang w:eastAsia="zh-CN"/>
        </w:rPr>
        <w:t>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1001" w:name="_Toc43192990"/>
      <w:bookmarkStart w:id="1002" w:name="_Toc44584020"/>
      <w:bookmarkStart w:id="1003" w:name="_Toc44584169"/>
      <w:bookmarkStart w:id="1004" w:name="_Toc50481839"/>
      <w:bookmarkStart w:id="1005" w:name="_Toc54846773"/>
      <w:bookmarkStart w:id="1006" w:name="_Toc57622317"/>
      <w:bookmarkStart w:id="1007" w:name="_Toc57624032"/>
      <w:bookmarkStart w:id="1008" w:name="_Toc528436045"/>
      <w:bookmarkStart w:id="1009" w:name="_Toc528569789"/>
      <w:bookmarkStart w:id="1010" w:name="_Toc528576633"/>
      <w:bookmarkStart w:id="1011" w:name="_Toc43132078"/>
      <w:bookmarkStart w:id="1012" w:name="_Toc57625722"/>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1001"/>
      <w:bookmarkEnd w:id="1002"/>
      <w:bookmarkEnd w:id="1003"/>
      <w:bookmarkEnd w:id="1004"/>
      <w:bookmarkEnd w:id="1005"/>
      <w:bookmarkEnd w:id="1006"/>
      <w:bookmarkEnd w:id="1007"/>
      <w:bookmarkEnd w:id="1012"/>
    </w:p>
    <w:bookmarkEnd w:id="1008"/>
    <w:bookmarkEnd w:id="1009"/>
    <w:bookmarkEnd w:id="1010"/>
    <w:bookmarkEnd w:id="1011"/>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1013" w:name="_Toc23409918"/>
      <w:bookmarkStart w:id="1014" w:name="_Toc25416989"/>
      <w:bookmarkStart w:id="1015" w:name="_Toc25417344"/>
      <w:bookmarkStart w:id="1016" w:name="_Toc25417812"/>
      <w:bookmarkStart w:id="1017" w:name="_Toc25740479"/>
      <w:bookmarkStart w:id="1018" w:name="_Toc43132079"/>
      <w:bookmarkStart w:id="1019" w:name="_Toc43192991"/>
      <w:bookmarkStart w:id="1020" w:name="_Toc44584021"/>
      <w:bookmarkStart w:id="1021" w:name="_Toc44584170"/>
      <w:bookmarkStart w:id="1022" w:name="_Toc50481840"/>
      <w:bookmarkStart w:id="1023" w:name="_Toc54846774"/>
      <w:bookmarkStart w:id="1024" w:name="_Toc57622318"/>
      <w:bookmarkStart w:id="1025" w:name="_Toc57624033"/>
      <w:bookmarkStart w:id="1026" w:name="_Toc57625723"/>
      <w:r w:rsidRPr="002D3C5B">
        <w:t>6.13</w:t>
      </w:r>
      <w:r w:rsidRPr="002D3C5B">
        <w:tab/>
        <w:t xml:space="preserve">Solution 13: </w:t>
      </w:r>
      <w:bookmarkEnd w:id="1013"/>
      <w:bookmarkEnd w:id="1014"/>
      <w:bookmarkEnd w:id="1015"/>
      <w:bookmarkEnd w:id="1016"/>
      <w:bookmarkEnd w:id="1017"/>
      <w:r w:rsidRPr="002D3C5B">
        <w:t>Area of Interest for support of UTM</w:t>
      </w:r>
      <w:r w:rsidR="00DA29AA" w:rsidRPr="002D3C5B">
        <w:t>'</w:t>
      </w:r>
      <w:r w:rsidRPr="002D3C5B">
        <w:t>s geofencing</w:t>
      </w:r>
      <w:bookmarkEnd w:id="1018"/>
      <w:bookmarkEnd w:id="1019"/>
      <w:bookmarkEnd w:id="1020"/>
      <w:bookmarkEnd w:id="1021"/>
      <w:bookmarkEnd w:id="1022"/>
      <w:bookmarkEnd w:id="1023"/>
      <w:bookmarkEnd w:id="1024"/>
      <w:bookmarkEnd w:id="1025"/>
      <w:bookmarkEnd w:id="1026"/>
    </w:p>
    <w:p w14:paraId="4B79865C" w14:textId="77777777" w:rsidR="0072318F" w:rsidRPr="002D3C5B" w:rsidRDefault="0072318F" w:rsidP="00DA29AA">
      <w:pPr>
        <w:pStyle w:val="Heading3"/>
      </w:pPr>
      <w:bookmarkStart w:id="1027" w:name="_Toc326248710"/>
      <w:bookmarkStart w:id="1028" w:name="_Toc20147942"/>
      <w:bookmarkStart w:id="1029" w:name="_Toc20730728"/>
      <w:bookmarkStart w:id="1030" w:name="_Toc23409919"/>
      <w:bookmarkStart w:id="1031" w:name="_Toc25416990"/>
      <w:bookmarkStart w:id="1032" w:name="_Toc25417345"/>
      <w:bookmarkStart w:id="1033" w:name="_Toc25417813"/>
      <w:bookmarkStart w:id="1034" w:name="_Toc25740480"/>
      <w:bookmarkStart w:id="1035" w:name="_Toc43132080"/>
      <w:bookmarkStart w:id="1036" w:name="_Toc43192992"/>
      <w:bookmarkStart w:id="1037" w:name="_Toc44584022"/>
      <w:bookmarkStart w:id="1038" w:name="_Toc44584171"/>
      <w:bookmarkStart w:id="1039" w:name="_Toc50481841"/>
      <w:bookmarkStart w:id="1040" w:name="_Toc54846775"/>
      <w:bookmarkStart w:id="1041" w:name="_Toc57622319"/>
      <w:bookmarkStart w:id="1042" w:name="_Toc57624034"/>
      <w:bookmarkStart w:id="1043" w:name="_Toc57625724"/>
      <w:r w:rsidRPr="002D3C5B">
        <w:t>6.13.1</w:t>
      </w:r>
      <w:r w:rsidRPr="002D3C5B">
        <w:tab/>
      </w:r>
      <w:bookmarkEnd w:id="1027"/>
      <w:r w:rsidRPr="002D3C5B">
        <w:t>Description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43E7B8B6"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r w:rsidR="00A75FB8">
        <w:rPr>
          <w:lang w:eastAsia="zh-CN"/>
        </w:rPr>
        <w:t>;</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1044" w:name="_Toc43132081"/>
      <w:bookmarkStart w:id="1045" w:name="_Toc43192993"/>
      <w:bookmarkStart w:id="1046" w:name="_Toc44584023"/>
      <w:bookmarkStart w:id="1047" w:name="_Toc44584172"/>
      <w:bookmarkStart w:id="1048" w:name="_Toc50481842"/>
      <w:bookmarkStart w:id="1049" w:name="_Toc54846776"/>
      <w:bookmarkStart w:id="1050" w:name="_Toc57622320"/>
      <w:bookmarkStart w:id="1051" w:name="_Toc57624035"/>
      <w:bookmarkStart w:id="1052" w:name="_Toc326248711"/>
      <w:bookmarkStart w:id="1053" w:name="_Toc20147943"/>
      <w:bookmarkStart w:id="1054" w:name="_Toc20730729"/>
      <w:bookmarkStart w:id="1055" w:name="_Toc23409920"/>
      <w:bookmarkStart w:id="1056" w:name="_Toc25416991"/>
      <w:bookmarkStart w:id="1057" w:name="_Toc25417346"/>
      <w:bookmarkStart w:id="1058" w:name="_Toc25417814"/>
      <w:bookmarkStart w:id="1059" w:name="_Toc25740481"/>
      <w:bookmarkStart w:id="1060" w:name="_Toc57625725"/>
      <w:r w:rsidRPr="002D3C5B">
        <w:lastRenderedPageBreak/>
        <w:t>6.13.2</w:t>
      </w:r>
      <w:r w:rsidRPr="002D3C5B">
        <w:tab/>
        <w:t>Procedures</w:t>
      </w:r>
      <w:bookmarkEnd w:id="1044"/>
      <w:bookmarkEnd w:id="1045"/>
      <w:bookmarkEnd w:id="1046"/>
      <w:bookmarkEnd w:id="1047"/>
      <w:bookmarkEnd w:id="1048"/>
      <w:bookmarkEnd w:id="1049"/>
      <w:bookmarkEnd w:id="1050"/>
      <w:bookmarkEnd w:id="1051"/>
      <w:bookmarkEnd w:id="1060"/>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53" type="#_x0000_t75" style="width:475.8pt;height:305.3pt" o:ole="">
            <v:imagedata r:id="rId76" o:title="" cropbottom="6121f"/>
          </v:shape>
          <o:OLEObject Type="Embed" ProgID="Visio.Drawing.11" ShapeID="_x0000_i1053" DrawAspect="Content" ObjectID="_1668241364" r:id="rId77"/>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5421F470" w:rsidR="002D3C5B" w:rsidRPr="002D3C5B" w:rsidRDefault="002D3C5B" w:rsidP="002D3C5B">
      <w:pPr>
        <w:pStyle w:val="B1"/>
      </w:pPr>
      <w:bookmarkStart w:id="1061" w:name="_Toc43192994"/>
      <w:bookmarkStart w:id="1062" w:name="_Toc43132082"/>
      <w:r w:rsidRPr="002D3C5B">
        <w:t>1.</w:t>
      </w:r>
      <w:r w:rsidRPr="002D3C5B">
        <w:tab/>
        <w:t>UTM/USS decides the subscribed monitoring area, i.e. the area to be monitored at 3GPP network. The decision is based on the Geofencing area known to the UTM</w:t>
      </w:r>
      <w:r w:rsidR="00A75FB8">
        <w:t>.</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6EA28C12" w:rsidR="002D3C5B" w:rsidRPr="002D3C5B" w:rsidRDefault="002D3C5B" w:rsidP="002D3C5B">
      <w:pPr>
        <w:pStyle w:val="B1"/>
      </w:pPr>
      <w:r w:rsidRPr="002D3C5B">
        <w:t>3.</w:t>
      </w:r>
      <w:r w:rsidRPr="002D3C5B">
        <w:tab/>
        <w:t xml:space="preserve">NEF reuse the Area of Interest mechanism as specified in </w:t>
      </w:r>
      <w:r w:rsidR="00647686">
        <w:t>TS </w:t>
      </w:r>
      <w:r w:rsidR="00647686" w:rsidRPr="002D3C5B">
        <w:t>23.501</w:t>
      </w:r>
      <w:r w:rsidR="00647686">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0650631E" w:rsidR="002D3C5B" w:rsidRPr="002D3C5B" w:rsidRDefault="002D3C5B" w:rsidP="002D3C5B">
      <w:pPr>
        <w:pStyle w:val="B1"/>
      </w:pPr>
      <w:r w:rsidRPr="002D3C5B">
        <w:t>4.</w:t>
      </w:r>
      <w:r w:rsidRPr="002D3C5B">
        <w:tab/>
        <w:t xml:space="preserve">Determination of UE presence in Area of Interest is described in </w:t>
      </w:r>
      <w:r w:rsidR="00647686">
        <w:t>TS </w:t>
      </w:r>
      <w:r w:rsidR="00647686" w:rsidRPr="002D3C5B">
        <w:t>23.502</w:t>
      </w:r>
      <w:r w:rsidR="00647686">
        <w:t> [</w:t>
      </w:r>
      <w:r>
        <w:t>7]</w:t>
      </w:r>
      <w:r w:rsidRPr="002D3C5B">
        <w:t xml:space="preserve"> Annex D</w:t>
      </w:r>
      <w:r w:rsidR="00A75FB8">
        <w:t>, clause D</w:t>
      </w:r>
      <w:r w:rsidRPr="002D3C5B">
        <w:t>.1.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1063" w:name="_Toc44584024"/>
      <w:bookmarkStart w:id="1064" w:name="_Toc44584173"/>
      <w:bookmarkStart w:id="1065" w:name="_Toc50481843"/>
      <w:bookmarkStart w:id="1066" w:name="_Toc54846777"/>
      <w:bookmarkStart w:id="1067" w:name="_Toc57622321"/>
      <w:bookmarkStart w:id="1068" w:name="_Toc57624036"/>
      <w:bookmarkStart w:id="1069" w:name="_Toc57625726"/>
      <w:r w:rsidRPr="002D3C5B">
        <w:t>6.13.3</w:t>
      </w:r>
      <w:r w:rsidRPr="002D3C5B">
        <w:tab/>
      </w:r>
      <w:bookmarkEnd w:id="1052"/>
      <w:r w:rsidR="00F86954" w:rsidRPr="002D3C5B">
        <w:t>Impacts on services, entities and interfaces</w:t>
      </w:r>
      <w:bookmarkEnd w:id="1061"/>
      <w:bookmarkEnd w:id="1063"/>
      <w:bookmarkEnd w:id="1064"/>
      <w:bookmarkEnd w:id="1065"/>
      <w:bookmarkEnd w:id="1066"/>
      <w:bookmarkEnd w:id="1067"/>
      <w:bookmarkEnd w:id="1068"/>
      <w:bookmarkEnd w:id="1069"/>
    </w:p>
    <w:bookmarkEnd w:id="1053"/>
    <w:bookmarkEnd w:id="1054"/>
    <w:bookmarkEnd w:id="1055"/>
    <w:bookmarkEnd w:id="1056"/>
    <w:bookmarkEnd w:id="1057"/>
    <w:bookmarkEnd w:id="1058"/>
    <w:bookmarkEnd w:id="1059"/>
    <w:bookmarkEnd w:id="1062"/>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1070" w:name="_Toc43132083"/>
      <w:bookmarkStart w:id="1071" w:name="_Toc43192995"/>
      <w:bookmarkStart w:id="1072" w:name="_Toc44584025"/>
      <w:bookmarkStart w:id="1073" w:name="_Toc44584174"/>
      <w:bookmarkStart w:id="1074" w:name="_Toc50481844"/>
      <w:bookmarkStart w:id="1075" w:name="_Toc54846778"/>
      <w:bookmarkStart w:id="1076" w:name="_Toc57622322"/>
      <w:bookmarkStart w:id="1077" w:name="_Toc57624037"/>
      <w:bookmarkStart w:id="1078" w:name="_Toc57625727"/>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1070"/>
      <w:bookmarkEnd w:id="1071"/>
      <w:bookmarkEnd w:id="1072"/>
      <w:bookmarkEnd w:id="1073"/>
      <w:bookmarkEnd w:id="1074"/>
      <w:bookmarkEnd w:id="1075"/>
      <w:bookmarkEnd w:id="1076"/>
      <w:bookmarkEnd w:id="1077"/>
      <w:bookmarkEnd w:id="1078"/>
    </w:p>
    <w:p w14:paraId="2702A845" w14:textId="77777777" w:rsidR="00EA518D" w:rsidRPr="002D3C5B" w:rsidRDefault="00EA518D" w:rsidP="00EA518D">
      <w:pPr>
        <w:pStyle w:val="Heading3"/>
      </w:pPr>
      <w:bookmarkStart w:id="1079" w:name="_Toc43132084"/>
      <w:bookmarkStart w:id="1080" w:name="_Toc43192996"/>
      <w:bookmarkStart w:id="1081" w:name="_Toc44584026"/>
      <w:bookmarkStart w:id="1082" w:name="_Toc44584175"/>
      <w:bookmarkStart w:id="1083" w:name="_Toc50481845"/>
      <w:bookmarkStart w:id="1084" w:name="_Toc54846779"/>
      <w:bookmarkStart w:id="1085" w:name="_Toc57622323"/>
      <w:bookmarkStart w:id="1086" w:name="_Toc57624038"/>
      <w:bookmarkStart w:id="1087" w:name="_Toc57625728"/>
      <w:r w:rsidRPr="002D3C5B">
        <w:t>6.14.1</w:t>
      </w:r>
      <w:r w:rsidRPr="002D3C5B">
        <w:tab/>
      </w:r>
      <w:r w:rsidRPr="002D3C5B">
        <w:rPr>
          <w:lang w:eastAsia="zh-CN"/>
        </w:rPr>
        <w:t>Introduction</w:t>
      </w:r>
      <w:bookmarkEnd w:id="1079"/>
      <w:bookmarkEnd w:id="1080"/>
      <w:bookmarkEnd w:id="1081"/>
      <w:bookmarkEnd w:id="1082"/>
      <w:bookmarkEnd w:id="1083"/>
      <w:bookmarkEnd w:id="1084"/>
      <w:bookmarkEnd w:id="1085"/>
      <w:bookmarkEnd w:id="1086"/>
      <w:bookmarkEnd w:id="1087"/>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1088" w:name="_Toc25971120"/>
      <w:bookmarkStart w:id="1089" w:name="_Toc25971364"/>
      <w:bookmarkStart w:id="1090" w:name="_Toc26360288"/>
      <w:bookmarkStart w:id="1091" w:name="_Toc26360357"/>
      <w:bookmarkStart w:id="1092" w:name="_Toc30640002"/>
      <w:bookmarkStart w:id="1093" w:name="_Toc31274606"/>
      <w:bookmarkStart w:id="1094" w:name="_Toc43132085"/>
      <w:bookmarkStart w:id="1095" w:name="_Toc43192997"/>
      <w:bookmarkStart w:id="1096" w:name="_Toc44584027"/>
      <w:bookmarkStart w:id="1097" w:name="_Toc44584176"/>
      <w:bookmarkStart w:id="1098" w:name="_Toc50481846"/>
      <w:bookmarkStart w:id="1099" w:name="_Toc54846780"/>
      <w:bookmarkStart w:id="1100" w:name="_Toc57622324"/>
      <w:bookmarkStart w:id="1101" w:name="_Toc57624039"/>
      <w:bookmarkStart w:id="1102" w:name="_Toc57625729"/>
      <w:r w:rsidRPr="002D3C5B">
        <w:rPr>
          <w:lang w:eastAsia="ko-KR"/>
        </w:rPr>
        <w:t>6.14.2</w:t>
      </w:r>
      <w:r w:rsidRPr="002D3C5B">
        <w:rPr>
          <w:lang w:eastAsia="ko-KR"/>
        </w:rPr>
        <w:tab/>
      </w:r>
      <w:r w:rsidRPr="002D3C5B">
        <w:rPr>
          <w:lang w:eastAsia="zh-CN"/>
        </w:rPr>
        <w:t>Functional Description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1103" w:name="_Toc43132086"/>
      <w:bookmarkStart w:id="1104" w:name="_Toc43192998"/>
      <w:bookmarkStart w:id="1105" w:name="_Toc44584028"/>
      <w:bookmarkStart w:id="1106" w:name="_Toc44584177"/>
      <w:bookmarkStart w:id="1107" w:name="_Toc50481847"/>
      <w:bookmarkStart w:id="1108" w:name="_Toc54846781"/>
      <w:bookmarkStart w:id="1109" w:name="_Toc57622325"/>
      <w:bookmarkStart w:id="1110" w:name="_Toc57624040"/>
      <w:bookmarkStart w:id="1111" w:name="_Toc57625730"/>
      <w:r w:rsidRPr="002D3C5B">
        <w:lastRenderedPageBreak/>
        <w:t>6.14.</w:t>
      </w:r>
      <w:r w:rsidRPr="002D3C5B">
        <w:rPr>
          <w:lang w:eastAsia="zh-CN"/>
        </w:rPr>
        <w:t>3</w:t>
      </w:r>
      <w:r w:rsidRPr="002D3C5B">
        <w:tab/>
        <w:t>Procedures</w:t>
      </w:r>
      <w:bookmarkEnd w:id="1103"/>
      <w:bookmarkEnd w:id="1104"/>
      <w:bookmarkEnd w:id="1105"/>
      <w:bookmarkEnd w:id="1106"/>
      <w:bookmarkEnd w:id="1107"/>
      <w:bookmarkEnd w:id="1108"/>
      <w:bookmarkEnd w:id="1109"/>
      <w:bookmarkEnd w:id="1110"/>
      <w:bookmarkEnd w:id="1111"/>
    </w:p>
    <w:p w14:paraId="5923DE5E" w14:textId="77777777" w:rsidR="00EA518D" w:rsidRPr="002D3C5B" w:rsidRDefault="00EA518D" w:rsidP="00EA518D">
      <w:pPr>
        <w:pStyle w:val="Heading4"/>
      </w:pPr>
      <w:bookmarkStart w:id="1112" w:name="_Toc43132087"/>
      <w:bookmarkStart w:id="1113" w:name="_Toc43192999"/>
      <w:bookmarkStart w:id="1114" w:name="_Toc44584029"/>
      <w:bookmarkStart w:id="1115" w:name="_Toc44584178"/>
      <w:bookmarkStart w:id="1116" w:name="_Toc50481848"/>
      <w:bookmarkStart w:id="1117" w:name="_Toc54846782"/>
      <w:bookmarkStart w:id="1118" w:name="_Toc57622326"/>
      <w:bookmarkStart w:id="1119" w:name="_Toc57624041"/>
      <w:bookmarkStart w:id="1120" w:name="_Toc57625731"/>
      <w:r w:rsidRPr="002D3C5B">
        <w:t>6.14.</w:t>
      </w:r>
      <w:r w:rsidRPr="002D3C5B">
        <w:rPr>
          <w:lang w:eastAsia="zh-CN"/>
        </w:rPr>
        <w:t>3</w:t>
      </w:r>
      <w:r w:rsidRPr="002D3C5B">
        <w:t>.1</w:t>
      </w:r>
      <w:r w:rsidRPr="002D3C5B">
        <w:tab/>
      </w:r>
      <w:r w:rsidRPr="002D3C5B">
        <w:rPr>
          <w:lang w:eastAsia="zh-CN"/>
        </w:rPr>
        <w:t>UAV and UAV Controller tracking</w:t>
      </w:r>
      <w:bookmarkEnd w:id="1112"/>
      <w:bookmarkEnd w:id="1113"/>
      <w:bookmarkEnd w:id="1114"/>
      <w:bookmarkEnd w:id="1115"/>
      <w:bookmarkEnd w:id="1116"/>
      <w:bookmarkEnd w:id="1117"/>
      <w:bookmarkEnd w:id="1118"/>
      <w:bookmarkEnd w:id="1119"/>
      <w:bookmarkEnd w:id="1120"/>
    </w:p>
    <w:p w14:paraId="501695E9" w14:textId="77777777" w:rsidR="00EA518D" w:rsidRPr="002D3C5B" w:rsidRDefault="00EA518D" w:rsidP="00EA518D">
      <w:pPr>
        <w:pStyle w:val="TH"/>
      </w:pPr>
      <w:r w:rsidRPr="002D3C5B">
        <w:object w:dxaOrig="11536" w:dyaOrig="4591" w14:anchorId="54877CAE">
          <v:shape id="_x0000_i1054" type="#_x0000_t75" style="width:481.55pt;height:192.95pt" o:ole="">
            <v:imagedata r:id="rId78" o:title=""/>
          </v:shape>
          <o:OLEObject Type="Embed" ProgID="Visio.Drawing.11" ShapeID="_x0000_i1054" DrawAspect="Content" ObjectID="_1668241365" r:id="rId79"/>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3B66A192"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647686" w:rsidRPr="002D3C5B">
        <w:rPr>
          <w:lang w:eastAsia="zh-CN"/>
        </w:rPr>
        <w:t>TS</w:t>
      </w:r>
      <w:r w:rsidR="00647686">
        <w:rPr>
          <w:lang w:eastAsia="zh-CN"/>
        </w:rPr>
        <w:t> </w:t>
      </w:r>
      <w:r w:rsidR="00647686" w:rsidRPr="002D3C5B">
        <w:rPr>
          <w:lang w:eastAsia="zh-CN"/>
        </w:rPr>
        <w:t>23.273</w:t>
      </w:r>
      <w:r w:rsidR="00647686">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647686" w:rsidRPr="002D3C5B">
        <w:rPr>
          <w:lang w:eastAsia="zh-CN"/>
        </w:rPr>
        <w:t>TS</w:t>
      </w:r>
      <w:r w:rsidR="00647686">
        <w:rPr>
          <w:lang w:eastAsia="zh-CN"/>
        </w:rPr>
        <w:t> </w:t>
      </w:r>
      <w:r w:rsidR="00647686" w:rsidRPr="002D3C5B">
        <w:rPr>
          <w:lang w:eastAsia="zh-CN"/>
        </w:rPr>
        <w:t>23.271</w:t>
      </w:r>
      <w:r w:rsidR="00647686">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121" w:name="_Toc43193000"/>
      <w:bookmarkStart w:id="1122" w:name="_Toc44584030"/>
      <w:bookmarkStart w:id="1123" w:name="_Toc44584179"/>
      <w:bookmarkStart w:id="1124" w:name="_Toc50481849"/>
      <w:bookmarkStart w:id="1125" w:name="_Toc54846783"/>
      <w:bookmarkStart w:id="1126" w:name="_Toc57622327"/>
      <w:bookmarkStart w:id="1127" w:name="_Toc57624042"/>
      <w:bookmarkStart w:id="1128" w:name="_Toc43132088"/>
      <w:bookmarkStart w:id="1129" w:name="_Toc57625732"/>
      <w:r w:rsidRPr="002D3C5B">
        <w:rPr>
          <w:lang w:eastAsia="zh-CN"/>
        </w:rPr>
        <w:t>6.14.4</w:t>
      </w:r>
      <w:r w:rsidRPr="002D3C5B">
        <w:rPr>
          <w:lang w:eastAsia="zh-CN"/>
        </w:rPr>
        <w:tab/>
      </w:r>
      <w:r w:rsidR="00F86954" w:rsidRPr="002D3C5B">
        <w:t>Impacts on services, entities and interfaces</w:t>
      </w:r>
      <w:bookmarkEnd w:id="1121"/>
      <w:bookmarkEnd w:id="1122"/>
      <w:bookmarkEnd w:id="1123"/>
      <w:bookmarkEnd w:id="1124"/>
      <w:bookmarkEnd w:id="1125"/>
      <w:bookmarkEnd w:id="1126"/>
      <w:bookmarkEnd w:id="1127"/>
      <w:bookmarkEnd w:id="1129"/>
    </w:p>
    <w:bookmarkEnd w:id="1128"/>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130" w:name="_Toc43132089"/>
      <w:bookmarkStart w:id="1131" w:name="_Toc43193001"/>
      <w:bookmarkStart w:id="1132" w:name="_Toc44584031"/>
      <w:bookmarkStart w:id="1133" w:name="_Toc44584180"/>
      <w:bookmarkStart w:id="1134" w:name="_Toc50481850"/>
      <w:bookmarkStart w:id="1135" w:name="_Toc54846784"/>
      <w:bookmarkStart w:id="1136" w:name="_Toc57622328"/>
      <w:bookmarkStart w:id="1137" w:name="_Toc57624043"/>
      <w:bookmarkStart w:id="1138" w:name="_Toc57625733"/>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130"/>
      <w:bookmarkEnd w:id="1131"/>
      <w:bookmarkEnd w:id="1132"/>
      <w:bookmarkEnd w:id="1133"/>
      <w:bookmarkEnd w:id="1134"/>
      <w:bookmarkEnd w:id="1135"/>
      <w:bookmarkEnd w:id="1136"/>
      <w:bookmarkEnd w:id="1137"/>
      <w:bookmarkEnd w:id="1138"/>
    </w:p>
    <w:p w14:paraId="72E7674B" w14:textId="77777777" w:rsidR="00EA518D" w:rsidRPr="002D3C5B" w:rsidRDefault="00EA518D" w:rsidP="00EA518D">
      <w:pPr>
        <w:pStyle w:val="Heading3"/>
      </w:pPr>
      <w:bookmarkStart w:id="1139" w:name="_Toc43132090"/>
      <w:bookmarkStart w:id="1140" w:name="_Toc43193002"/>
      <w:bookmarkStart w:id="1141" w:name="_Toc44584032"/>
      <w:bookmarkStart w:id="1142" w:name="_Toc44584181"/>
      <w:bookmarkStart w:id="1143" w:name="_Toc50481851"/>
      <w:bookmarkStart w:id="1144" w:name="_Toc54846785"/>
      <w:bookmarkStart w:id="1145" w:name="_Toc57622329"/>
      <w:bookmarkStart w:id="1146" w:name="_Toc57624044"/>
      <w:bookmarkStart w:id="1147" w:name="_Toc57625734"/>
      <w:r w:rsidRPr="002D3C5B">
        <w:t>6.15.1</w:t>
      </w:r>
      <w:r w:rsidRPr="002D3C5B">
        <w:tab/>
      </w:r>
      <w:r w:rsidRPr="002D3C5B">
        <w:rPr>
          <w:lang w:eastAsia="zh-CN"/>
        </w:rPr>
        <w:t>Introduction</w:t>
      </w:r>
      <w:bookmarkEnd w:id="1139"/>
      <w:bookmarkEnd w:id="1140"/>
      <w:bookmarkEnd w:id="1141"/>
      <w:bookmarkEnd w:id="1142"/>
      <w:bookmarkEnd w:id="1143"/>
      <w:bookmarkEnd w:id="1144"/>
      <w:bookmarkEnd w:id="1145"/>
      <w:bookmarkEnd w:id="1146"/>
      <w:bookmarkEnd w:id="1147"/>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148" w:name="_Toc43132091"/>
      <w:bookmarkStart w:id="1149" w:name="_Toc43193003"/>
      <w:bookmarkStart w:id="1150" w:name="_Toc44584033"/>
      <w:bookmarkStart w:id="1151" w:name="_Toc44584182"/>
      <w:bookmarkStart w:id="1152" w:name="_Toc50481852"/>
      <w:bookmarkStart w:id="1153" w:name="_Toc54846786"/>
      <w:bookmarkStart w:id="1154" w:name="_Toc57622330"/>
      <w:bookmarkStart w:id="1155" w:name="_Toc57624045"/>
      <w:bookmarkStart w:id="1156" w:name="_Toc57625735"/>
      <w:r w:rsidRPr="002D3C5B">
        <w:rPr>
          <w:lang w:eastAsia="ko-KR"/>
        </w:rPr>
        <w:t>6.15.2</w:t>
      </w:r>
      <w:r w:rsidRPr="002D3C5B">
        <w:rPr>
          <w:lang w:eastAsia="ko-KR"/>
        </w:rPr>
        <w:tab/>
      </w:r>
      <w:r w:rsidRPr="002D3C5B">
        <w:rPr>
          <w:lang w:eastAsia="zh-CN"/>
        </w:rPr>
        <w:t>Functional Description</w:t>
      </w:r>
      <w:bookmarkEnd w:id="1148"/>
      <w:bookmarkEnd w:id="1149"/>
      <w:bookmarkEnd w:id="1150"/>
      <w:bookmarkEnd w:id="1151"/>
      <w:bookmarkEnd w:id="1152"/>
      <w:bookmarkEnd w:id="1153"/>
      <w:bookmarkEnd w:id="1154"/>
      <w:bookmarkEnd w:id="1155"/>
      <w:bookmarkEnd w:id="1156"/>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157" w:name="_Toc43132092"/>
      <w:bookmarkStart w:id="1158" w:name="_Toc43193004"/>
      <w:bookmarkStart w:id="1159" w:name="_Toc44584034"/>
      <w:bookmarkStart w:id="1160" w:name="_Toc44584183"/>
      <w:bookmarkStart w:id="1161" w:name="_Toc50481853"/>
      <w:bookmarkStart w:id="1162" w:name="_Toc54846787"/>
      <w:bookmarkStart w:id="1163" w:name="_Toc57622331"/>
      <w:bookmarkStart w:id="1164" w:name="_Toc57624046"/>
      <w:bookmarkStart w:id="1165" w:name="_Toc57625736"/>
      <w:r w:rsidRPr="002D3C5B">
        <w:t>6.15.</w:t>
      </w:r>
      <w:r w:rsidRPr="002D3C5B">
        <w:rPr>
          <w:lang w:eastAsia="zh-CN"/>
        </w:rPr>
        <w:t>3</w:t>
      </w:r>
      <w:r w:rsidRPr="002D3C5B">
        <w:tab/>
        <w:t>Procedures</w:t>
      </w:r>
      <w:bookmarkEnd w:id="1157"/>
      <w:bookmarkEnd w:id="1158"/>
      <w:bookmarkEnd w:id="1159"/>
      <w:bookmarkEnd w:id="1160"/>
      <w:bookmarkEnd w:id="1161"/>
      <w:bookmarkEnd w:id="1162"/>
      <w:bookmarkEnd w:id="1163"/>
      <w:bookmarkEnd w:id="1164"/>
      <w:bookmarkEnd w:id="1165"/>
    </w:p>
    <w:p w14:paraId="0AC53303" w14:textId="77777777" w:rsidR="00EA518D" w:rsidRPr="002D3C5B" w:rsidRDefault="00EA518D" w:rsidP="00EA518D">
      <w:pPr>
        <w:pStyle w:val="Heading4"/>
      </w:pPr>
      <w:bookmarkStart w:id="1166" w:name="_Toc43132093"/>
      <w:bookmarkStart w:id="1167" w:name="_Toc43193005"/>
      <w:bookmarkStart w:id="1168" w:name="_Toc44584035"/>
      <w:bookmarkStart w:id="1169" w:name="_Toc44584184"/>
      <w:bookmarkStart w:id="1170" w:name="_Toc50481854"/>
      <w:bookmarkStart w:id="1171" w:name="_Toc54846788"/>
      <w:bookmarkStart w:id="1172" w:name="_Toc57622332"/>
      <w:bookmarkStart w:id="1173" w:name="_Toc57624047"/>
      <w:bookmarkStart w:id="1174" w:name="_Toc57625737"/>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1166"/>
      <w:bookmarkEnd w:id="1167"/>
      <w:bookmarkEnd w:id="1168"/>
      <w:bookmarkEnd w:id="1169"/>
      <w:bookmarkEnd w:id="1170"/>
      <w:bookmarkEnd w:id="1171"/>
      <w:bookmarkEnd w:id="1172"/>
      <w:bookmarkEnd w:id="1173"/>
      <w:bookmarkEnd w:id="1174"/>
    </w:p>
    <w:p w14:paraId="4A42BC2D" w14:textId="77777777" w:rsidR="00EA518D" w:rsidRPr="002D3C5B" w:rsidRDefault="00EA518D" w:rsidP="00EA518D">
      <w:pPr>
        <w:pStyle w:val="TH"/>
      </w:pPr>
      <w:r w:rsidRPr="002D3C5B">
        <w:object w:dxaOrig="8613" w:dyaOrig="6575" w14:anchorId="4CD9D623">
          <v:shape id="_x0000_i1055" type="#_x0000_t75" style="width:429.1pt;height:328.3pt" o:ole="">
            <v:imagedata r:id="rId80" o:title=""/>
          </v:shape>
          <o:OLEObject Type="Embed" ProgID="Visio.Drawing.11" ShapeID="_x0000_i1055" DrawAspect="Content" ObjectID="_1668241366" r:id="rId81"/>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47ED4E31"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647686">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05D7FDB0"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647686">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7DB09B82" w:rsidR="002D3C5B" w:rsidRDefault="002D3C5B" w:rsidP="00EA518D">
      <w:pPr>
        <w:pStyle w:val="B1"/>
        <w:rPr>
          <w:lang w:eastAsia="zh-CN"/>
        </w:rPr>
      </w:pPr>
      <w:r>
        <w:rPr>
          <w:lang w:eastAsia="zh-CN"/>
        </w:rPr>
        <w:t>10.</w:t>
      </w:r>
      <w:r>
        <w:rPr>
          <w:lang w:eastAsia="zh-CN"/>
        </w:rPr>
        <w:tab/>
        <w:t>This step</w:t>
      </w:r>
      <w:r w:rsidR="00A75FB8">
        <w:rPr>
          <w:lang w:eastAsia="zh-CN"/>
        </w:rPr>
        <w:t xml:space="preserve"> </w:t>
      </w:r>
      <w:r>
        <w:rPr>
          <w:lang w:eastAsia="zh-CN"/>
        </w:rPr>
        <w:t xml:space="preserve">is the same as steps 2-12a in Cancellation of Reporting of Location Events by LCS Client procedure in clause 6.3.3 in </w:t>
      </w:r>
      <w:r w:rsidR="00647686">
        <w:rPr>
          <w:lang w:eastAsia="zh-CN"/>
        </w:rPr>
        <w:t>TS 23.273 [</w:t>
      </w:r>
      <w:r>
        <w:rPr>
          <w:lang w:eastAsia="zh-CN"/>
        </w:rPr>
        <w:t>8].</w:t>
      </w:r>
    </w:p>
    <w:p w14:paraId="5C722DDE" w14:textId="77777777" w:rsidR="00EA518D" w:rsidRPr="002D3C5B" w:rsidRDefault="00EA518D" w:rsidP="00EA518D">
      <w:pPr>
        <w:pStyle w:val="Heading4"/>
      </w:pPr>
      <w:bookmarkStart w:id="1175" w:name="_Toc43132094"/>
      <w:bookmarkStart w:id="1176" w:name="_Toc43193006"/>
      <w:bookmarkStart w:id="1177" w:name="_Toc44584036"/>
      <w:bookmarkStart w:id="1178" w:name="_Toc44584185"/>
      <w:bookmarkStart w:id="1179" w:name="_Toc50481855"/>
      <w:bookmarkStart w:id="1180" w:name="_Toc54846789"/>
      <w:bookmarkStart w:id="1181" w:name="_Toc57622333"/>
      <w:bookmarkStart w:id="1182" w:name="_Toc57624048"/>
      <w:bookmarkStart w:id="1183" w:name="_Toc57625738"/>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175"/>
      <w:bookmarkEnd w:id="1176"/>
      <w:bookmarkEnd w:id="1177"/>
      <w:bookmarkEnd w:id="1178"/>
      <w:bookmarkEnd w:id="1179"/>
      <w:bookmarkEnd w:id="1180"/>
      <w:bookmarkEnd w:id="1181"/>
      <w:bookmarkEnd w:id="1182"/>
      <w:bookmarkEnd w:id="1183"/>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2E361640"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647686">
        <w:rPr>
          <w:lang w:eastAsia="zh-CN"/>
        </w:rPr>
        <w:t>TS 23.271 [</w:t>
      </w:r>
      <w:r>
        <w:rPr>
          <w:lang w:eastAsia="zh-CN"/>
        </w:rPr>
        <w:t>13].</w:t>
      </w:r>
    </w:p>
    <w:p w14:paraId="2A781655" w14:textId="3C15A00F"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647686">
        <w:rPr>
          <w:lang w:eastAsia="zh-CN"/>
        </w:rPr>
        <w:t>TS 23.271 [</w:t>
      </w:r>
      <w:r>
        <w:rPr>
          <w:lang w:eastAsia="zh-CN"/>
        </w:rPr>
        <w:t>13].</w:t>
      </w:r>
    </w:p>
    <w:p w14:paraId="4C285EDF" w14:textId="581F57EC"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647686">
        <w:rPr>
          <w:lang w:eastAsia="zh-CN"/>
        </w:rPr>
        <w:t>TS 23.271 [</w:t>
      </w:r>
      <w:r>
        <w:rPr>
          <w:lang w:eastAsia="zh-CN"/>
        </w:rPr>
        <w:t>13].</w:t>
      </w:r>
    </w:p>
    <w:p w14:paraId="1FADA249" w14:textId="77777777" w:rsidR="00F86954" w:rsidRPr="002D3C5B" w:rsidRDefault="00EA518D" w:rsidP="00F86954">
      <w:pPr>
        <w:pStyle w:val="Heading3"/>
      </w:pPr>
      <w:bookmarkStart w:id="1184" w:name="_Toc43193007"/>
      <w:bookmarkStart w:id="1185" w:name="_Toc44584037"/>
      <w:bookmarkStart w:id="1186" w:name="_Toc44584186"/>
      <w:bookmarkStart w:id="1187" w:name="_Toc50481856"/>
      <w:bookmarkStart w:id="1188" w:name="_Toc54846790"/>
      <w:bookmarkStart w:id="1189" w:name="_Toc57622334"/>
      <w:bookmarkStart w:id="1190" w:name="_Toc57624049"/>
      <w:bookmarkStart w:id="1191" w:name="_Toc43132095"/>
      <w:bookmarkStart w:id="1192" w:name="_Toc57625739"/>
      <w:r w:rsidRPr="002D3C5B">
        <w:rPr>
          <w:lang w:eastAsia="zh-CN"/>
        </w:rPr>
        <w:t>6.15.4</w:t>
      </w:r>
      <w:r w:rsidRPr="002D3C5B">
        <w:rPr>
          <w:lang w:eastAsia="zh-CN"/>
        </w:rPr>
        <w:tab/>
      </w:r>
      <w:r w:rsidR="00F86954" w:rsidRPr="002D3C5B">
        <w:t>Impacts on services, entities and interfaces</w:t>
      </w:r>
      <w:bookmarkEnd w:id="1184"/>
      <w:bookmarkEnd w:id="1185"/>
      <w:bookmarkEnd w:id="1186"/>
      <w:bookmarkEnd w:id="1187"/>
      <w:bookmarkEnd w:id="1188"/>
      <w:bookmarkEnd w:id="1189"/>
      <w:bookmarkEnd w:id="1190"/>
      <w:bookmarkEnd w:id="1192"/>
    </w:p>
    <w:bookmarkEnd w:id="1191"/>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193" w:name="_Toc43132096"/>
      <w:bookmarkStart w:id="1194" w:name="_Toc43193008"/>
      <w:bookmarkStart w:id="1195" w:name="_Toc44584038"/>
      <w:bookmarkStart w:id="1196" w:name="_Toc44584187"/>
      <w:bookmarkStart w:id="1197" w:name="_Toc50481857"/>
      <w:bookmarkStart w:id="1198" w:name="_Toc54846791"/>
      <w:bookmarkStart w:id="1199" w:name="_Toc57622335"/>
      <w:bookmarkStart w:id="1200" w:name="_Toc57624050"/>
      <w:bookmarkStart w:id="1201" w:name="_Hlk41000168"/>
      <w:bookmarkStart w:id="1202" w:name="_Toc57625740"/>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193"/>
      <w:bookmarkEnd w:id="1194"/>
      <w:bookmarkEnd w:id="1195"/>
      <w:bookmarkEnd w:id="1196"/>
      <w:bookmarkEnd w:id="1197"/>
      <w:bookmarkEnd w:id="1198"/>
      <w:bookmarkEnd w:id="1199"/>
      <w:bookmarkEnd w:id="1200"/>
      <w:bookmarkEnd w:id="1202"/>
    </w:p>
    <w:p w14:paraId="26AC0E4F" w14:textId="77777777" w:rsidR="00EA518D" w:rsidRPr="002D3C5B" w:rsidRDefault="00EA518D" w:rsidP="00EA518D">
      <w:pPr>
        <w:pStyle w:val="Heading3"/>
      </w:pPr>
      <w:bookmarkStart w:id="1203" w:name="_Toc43132097"/>
      <w:bookmarkStart w:id="1204" w:name="_Toc43193009"/>
      <w:bookmarkStart w:id="1205" w:name="_Toc44584039"/>
      <w:bookmarkStart w:id="1206" w:name="_Toc44584188"/>
      <w:bookmarkStart w:id="1207" w:name="_Toc50481858"/>
      <w:bookmarkStart w:id="1208" w:name="_Toc54846792"/>
      <w:bookmarkStart w:id="1209" w:name="_Toc57622336"/>
      <w:bookmarkStart w:id="1210" w:name="_Toc57624051"/>
      <w:bookmarkStart w:id="1211" w:name="_Toc57625741"/>
      <w:r w:rsidRPr="002D3C5B">
        <w:t>6.16.1</w:t>
      </w:r>
      <w:r w:rsidRPr="002D3C5B">
        <w:tab/>
        <w:t>Introduction</w:t>
      </w:r>
      <w:bookmarkEnd w:id="1203"/>
      <w:bookmarkEnd w:id="1204"/>
      <w:bookmarkEnd w:id="1205"/>
      <w:bookmarkEnd w:id="1206"/>
      <w:bookmarkEnd w:id="1207"/>
      <w:bookmarkEnd w:id="1208"/>
      <w:bookmarkEnd w:id="1209"/>
      <w:bookmarkEnd w:id="1210"/>
      <w:bookmarkEnd w:id="1211"/>
    </w:p>
    <w:bookmarkEnd w:id="1201"/>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1212" w:name="_Toc43132098"/>
      <w:bookmarkStart w:id="1213" w:name="_Toc43193010"/>
      <w:bookmarkStart w:id="1214" w:name="_Toc44584040"/>
      <w:bookmarkStart w:id="1215" w:name="_Toc44584189"/>
      <w:bookmarkStart w:id="1216" w:name="_Toc50481859"/>
      <w:bookmarkStart w:id="1217" w:name="_Toc54846793"/>
      <w:bookmarkStart w:id="1218" w:name="_Toc57622337"/>
      <w:bookmarkStart w:id="1219" w:name="_Toc57624052"/>
      <w:bookmarkStart w:id="1220" w:name="_Toc57625742"/>
      <w:r w:rsidRPr="002D3C5B">
        <w:t>6.16.2</w:t>
      </w:r>
      <w:r w:rsidRPr="002D3C5B">
        <w:tab/>
        <w:t>Functional Description</w:t>
      </w:r>
      <w:bookmarkEnd w:id="1212"/>
      <w:bookmarkEnd w:id="1213"/>
      <w:bookmarkEnd w:id="1214"/>
      <w:bookmarkEnd w:id="1215"/>
      <w:bookmarkEnd w:id="1216"/>
      <w:bookmarkEnd w:id="1217"/>
      <w:bookmarkEnd w:id="1218"/>
      <w:bookmarkEnd w:id="1219"/>
      <w:bookmarkEnd w:id="1220"/>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221" w:name="_Hlk41083510"/>
      <w:r w:rsidRPr="002D3C5B">
        <w:rPr>
          <w:rFonts w:eastAsia="DengXian"/>
          <w:lang w:eastAsia="zh-CN"/>
        </w:rPr>
        <w:t>geographical</w:t>
      </w:r>
      <w:bookmarkEnd w:id="1221"/>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2F7907D6"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w:t>
      </w:r>
      <w:r w:rsidR="00A75FB8">
        <w:rPr>
          <w:rFonts w:eastAsia="Malgun Gothic"/>
        </w:rPr>
        <w:t xml:space="preserve"> the</w:t>
      </w:r>
      <w:r w:rsidR="00EA518D" w:rsidRPr="002D3C5B">
        <w:rPr>
          <w:rFonts w:eastAsia="Malgun Gothic"/>
        </w:rPr>
        <w:t xml:space="preserve">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222" w:name="_Toc43132099"/>
      <w:bookmarkStart w:id="1223" w:name="_Toc43193011"/>
      <w:bookmarkStart w:id="1224" w:name="_Toc44584041"/>
      <w:bookmarkStart w:id="1225" w:name="_Toc44584190"/>
      <w:bookmarkStart w:id="1226" w:name="_Toc50481860"/>
      <w:bookmarkStart w:id="1227" w:name="_Toc54846794"/>
      <w:bookmarkStart w:id="1228" w:name="_Toc57622338"/>
      <w:bookmarkStart w:id="1229" w:name="_Toc57624053"/>
      <w:bookmarkStart w:id="1230" w:name="_Toc57625743"/>
      <w:r w:rsidRPr="002D3C5B">
        <w:t>6.16.3</w:t>
      </w:r>
      <w:r w:rsidRPr="002D3C5B">
        <w:tab/>
        <w:t>Procedures</w:t>
      </w:r>
      <w:bookmarkEnd w:id="1222"/>
      <w:bookmarkEnd w:id="1223"/>
      <w:bookmarkEnd w:id="1224"/>
      <w:bookmarkEnd w:id="1225"/>
      <w:bookmarkEnd w:id="1226"/>
      <w:bookmarkEnd w:id="1227"/>
      <w:bookmarkEnd w:id="1228"/>
      <w:bookmarkEnd w:id="1229"/>
      <w:bookmarkEnd w:id="1230"/>
    </w:p>
    <w:p w14:paraId="02861611" w14:textId="601ADB4E" w:rsidR="00EA518D" w:rsidRPr="002D3C5B" w:rsidRDefault="00EA518D" w:rsidP="00EA518D">
      <w:pPr>
        <w:pStyle w:val="Heading4"/>
      </w:pPr>
      <w:bookmarkStart w:id="1231" w:name="_Toc43132100"/>
      <w:bookmarkStart w:id="1232" w:name="_Toc43193012"/>
      <w:bookmarkStart w:id="1233" w:name="_Toc44584042"/>
      <w:bookmarkStart w:id="1234" w:name="_Toc44584191"/>
      <w:bookmarkStart w:id="1235" w:name="_Toc50481861"/>
      <w:bookmarkStart w:id="1236" w:name="_Toc54846795"/>
      <w:bookmarkStart w:id="1237" w:name="_Toc57622339"/>
      <w:bookmarkStart w:id="1238" w:name="_Toc57624054"/>
      <w:bookmarkStart w:id="1239" w:name="_Toc57625744"/>
      <w:r w:rsidRPr="002D3C5B">
        <w:t>6.16.3.1</w:t>
      </w:r>
      <w:r w:rsidR="002D3C5B" w:rsidRPr="002D3C5B">
        <w:tab/>
      </w:r>
      <w:r w:rsidRPr="002D3C5B">
        <w:t>General</w:t>
      </w:r>
      <w:bookmarkEnd w:id="1231"/>
      <w:bookmarkEnd w:id="1232"/>
      <w:bookmarkEnd w:id="1233"/>
      <w:bookmarkEnd w:id="1234"/>
      <w:bookmarkEnd w:id="1235"/>
      <w:bookmarkEnd w:id="1236"/>
      <w:bookmarkEnd w:id="1237"/>
      <w:bookmarkEnd w:id="1238"/>
      <w:bookmarkEnd w:id="1239"/>
    </w:p>
    <w:p w14:paraId="6D094A03" w14:textId="0B880911" w:rsidR="00EA518D" w:rsidRPr="002D3C5B" w:rsidRDefault="00A75FB8" w:rsidP="00EA518D">
      <w:pPr>
        <w:rPr>
          <w:rFonts w:eastAsia="DengXian"/>
          <w:lang w:eastAsia="zh-CN"/>
        </w:rPr>
      </w:pPr>
      <w:r>
        <w:rPr>
          <w:rFonts w:eastAsia="DengXian"/>
          <w:lang w:eastAsia="zh-CN"/>
        </w:rPr>
        <w:t>In the procedure as described in clause 6.16.3.2 and clause 6.16.3.3:</w:t>
      </w:r>
    </w:p>
    <w:p w14:paraId="18694C02" w14:textId="010299FA"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r w:rsidR="00A75FB8">
        <w:rPr>
          <w:rFonts w:eastAsia="DengXian"/>
          <w:lang w:eastAsia="zh-CN"/>
        </w:rPr>
        <w:t>.</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1240" w:name="_Toc43132101"/>
      <w:bookmarkStart w:id="1241" w:name="_Toc43193013"/>
      <w:bookmarkStart w:id="1242" w:name="_Toc44584043"/>
      <w:bookmarkStart w:id="1243" w:name="_Toc44584192"/>
      <w:bookmarkStart w:id="1244" w:name="_Toc50481862"/>
      <w:bookmarkStart w:id="1245" w:name="_Toc54846796"/>
      <w:bookmarkStart w:id="1246" w:name="_Toc57622340"/>
      <w:bookmarkStart w:id="1247" w:name="_Toc57624055"/>
      <w:bookmarkStart w:id="1248" w:name="_Toc57625745"/>
      <w:r w:rsidRPr="002D3C5B">
        <w:lastRenderedPageBreak/>
        <w:t>6.16.3.2 Unified Location Service Exposure Procedure</w:t>
      </w:r>
      <w:bookmarkEnd w:id="1240"/>
      <w:bookmarkEnd w:id="1241"/>
      <w:bookmarkEnd w:id="1242"/>
      <w:bookmarkEnd w:id="1243"/>
      <w:bookmarkEnd w:id="1244"/>
      <w:bookmarkEnd w:id="1245"/>
      <w:bookmarkEnd w:id="1246"/>
      <w:bookmarkEnd w:id="1247"/>
      <w:bookmarkEnd w:id="1248"/>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56" type="#_x0000_t75" style="width:480.4pt;height:441.8pt" o:ole="">
            <v:imagedata r:id="rId82" o:title=""/>
          </v:shape>
          <o:OLEObject Type="Embed" ProgID="Visio.Drawing.11" ShapeID="_x0000_i1056" DrawAspect="Content" ObjectID="_1668241367" r:id="rId83"/>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249" w:name="_Hlk41087257"/>
      <w:r w:rsidRPr="002D3C5B">
        <w:rPr>
          <w:rFonts w:eastAsia="Malgun Gothic"/>
        </w:rPr>
        <w:t xml:space="preserve">the granularity of the area of interest </w:t>
      </w:r>
      <w:bookmarkEnd w:id="1249"/>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7AD88473"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0CB188E7" w14:textId="332C3993"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250" w:name="_Toc43132102"/>
      <w:bookmarkStart w:id="1251" w:name="_Toc43193014"/>
      <w:bookmarkStart w:id="1252" w:name="_Toc44584044"/>
      <w:bookmarkStart w:id="1253" w:name="_Toc44584193"/>
      <w:bookmarkStart w:id="1254" w:name="_Toc50481863"/>
      <w:bookmarkStart w:id="1255" w:name="_Toc54846797"/>
      <w:bookmarkStart w:id="1256" w:name="_Toc57622341"/>
      <w:bookmarkStart w:id="1257" w:name="_Toc57624056"/>
      <w:bookmarkStart w:id="1258" w:name="_Toc57625746"/>
      <w:r w:rsidRPr="002D3C5B">
        <w:t>6.16.3.2 Procedure of Cancellation of Reporting of Location Events by the UTM/USS</w:t>
      </w:r>
      <w:bookmarkEnd w:id="1250"/>
      <w:bookmarkEnd w:id="1251"/>
      <w:bookmarkEnd w:id="1252"/>
      <w:bookmarkEnd w:id="1253"/>
      <w:bookmarkEnd w:id="1254"/>
      <w:bookmarkEnd w:id="1255"/>
      <w:bookmarkEnd w:id="1256"/>
      <w:bookmarkEnd w:id="1257"/>
      <w:bookmarkEnd w:id="1258"/>
    </w:p>
    <w:p w14:paraId="7D860C67" w14:textId="7C05033A" w:rsidR="00EA518D" w:rsidRPr="002D3C5B" w:rsidRDefault="002D3C5B" w:rsidP="00EA518D">
      <w:pPr>
        <w:rPr>
          <w:rFonts w:eastAsia="Malgun Gothic"/>
        </w:rPr>
      </w:pPr>
      <w:r w:rsidRPr="002D3C5B">
        <w:rPr>
          <w:rFonts w:eastAsia="Malgun Gothic"/>
        </w:rPr>
        <w:t xml:space="preserve">Procedure defined in clause 6.3.3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259" w:name="_Toc43193015"/>
      <w:bookmarkStart w:id="1260" w:name="_Toc44584045"/>
      <w:bookmarkStart w:id="1261" w:name="_Toc44584194"/>
      <w:bookmarkStart w:id="1262" w:name="_Toc50481864"/>
      <w:bookmarkStart w:id="1263" w:name="_Toc54846798"/>
      <w:bookmarkStart w:id="1264" w:name="_Toc57622342"/>
      <w:bookmarkStart w:id="1265" w:name="_Toc57624057"/>
      <w:bookmarkStart w:id="1266" w:name="_Toc43132103"/>
      <w:bookmarkStart w:id="1267" w:name="_Toc57625747"/>
      <w:r w:rsidRPr="002D3C5B">
        <w:lastRenderedPageBreak/>
        <w:t>6.16.4</w:t>
      </w:r>
      <w:r w:rsidRPr="002D3C5B">
        <w:tab/>
      </w:r>
      <w:r w:rsidR="00F86954" w:rsidRPr="002D3C5B">
        <w:t>Impacts on services, entities and interfaces</w:t>
      </w:r>
      <w:bookmarkEnd w:id="1259"/>
      <w:bookmarkEnd w:id="1260"/>
      <w:bookmarkEnd w:id="1261"/>
      <w:bookmarkEnd w:id="1262"/>
      <w:bookmarkEnd w:id="1263"/>
      <w:bookmarkEnd w:id="1264"/>
      <w:bookmarkEnd w:id="1265"/>
      <w:bookmarkEnd w:id="1267"/>
    </w:p>
    <w:bookmarkEnd w:id="1266"/>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268" w:name="_Hlk41087283"/>
      <w:r w:rsidRPr="002D3C5B">
        <w:rPr>
          <w:rFonts w:eastAsia="Malgun Gothic"/>
        </w:rPr>
        <w:t>area of interest</w:t>
      </w:r>
      <w:bookmarkEnd w:id="1268"/>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269" w:name="_Toc43132105"/>
      <w:bookmarkStart w:id="1270" w:name="_Toc43193017"/>
      <w:bookmarkStart w:id="1271" w:name="_Toc44584046"/>
      <w:bookmarkStart w:id="1272" w:name="_Toc44584195"/>
      <w:bookmarkStart w:id="1273" w:name="_Toc50481865"/>
      <w:bookmarkStart w:id="1274" w:name="_Toc54846799"/>
      <w:bookmarkStart w:id="1275" w:name="_Toc57622343"/>
      <w:bookmarkStart w:id="1276" w:name="_Toc57624058"/>
      <w:bookmarkStart w:id="1277" w:name="_Toc57625748"/>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269"/>
      <w:bookmarkEnd w:id="1270"/>
      <w:bookmarkEnd w:id="1271"/>
      <w:bookmarkEnd w:id="1272"/>
      <w:bookmarkEnd w:id="1273"/>
      <w:bookmarkEnd w:id="1274"/>
      <w:bookmarkEnd w:id="1275"/>
      <w:bookmarkEnd w:id="1276"/>
      <w:bookmarkEnd w:id="1277"/>
    </w:p>
    <w:p w14:paraId="07A23ED6" w14:textId="77777777" w:rsidR="00EA518D" w:rsidRPr="002D3C5B" w:rsidRDefault="00EA518D" w:rsidP="00EA518D">
      <w:pPr>
        <w:pStyle w:val="Heading3"/>
      </w:pPr>
      <w:bookmarkStart w:id="1278" w:name="_Toc43132106"/>
      <w:bookmarkStart w:id="1279" w:name="_Toc43193018"/>
      <w:bookmarkStart w:id="1280" w:name="_Toc44584047"/>
      <w:bookmarkStart w:id="1281" w:name="_Toc44584196"/>
      <w:bookmarkStart w:id="1282" w:name="_Toc50481866"/>
      <w:bookmarkStart w:id="1283" w:name="_Toc54846800"/>
      <w:bookmarkStart w:id="1284" w:name="_Toc57622344"/>
      <w:bookmarkStart w:id="1285" w:name="_Toc57624059"/>
      <w:bookmarkStart w:id="1286" w:name="_Toc57625749"/>
      <w:r w:rsidRPr="002D3C5B">
        <w:t>6.17.1</w:t>
      </w:r>
      <w:r w:rsidRPr="002D3C5B">
        <w:tab/>
        <w:t>Introduction</w:t>
      </w:r>
      <w:bookmarkEnd w:id="1278"/>
      <w:bookmarkEnd w:id="1279"/>
      <w:bookmarkEnd w:id="1280"/>
      <w:bookmarkEnd w:id="1281"/>
      <w:bookmarkEnd w:id="1282"/>
      <w:bookmarkEnd w:id="1283"/>
      <w:bookmarkEnd w:id="1284"/>
      <w:bookmarkEnd w:id="1285"/>
      <w:bookmarkEnd w:id="1286"/>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287" w:name="_Toc43132107"/>
      <w:bookmarkStart w:id="1288" w:name="_Toc43193019"/>
      <w:bookmarkStart w:id="1289" w:name="_Toc44584048"/>
      <w:bookmarkStart w:id="1290" w:name="_Toc44584197"/>
      <w:bookmarkStart w:id="1291" w:name="_Toc50481867"/>
      <w:bookmarkStart w:id="1292" w:name="_Toc54846801"/>
      <w:bookmarkStart w:id="1293" w:name="_Toc57622345"/>
      <w:bookmarkStart w:id="1294" w:name="_Toc57624060"/>
      <w:bookmarkStart w:id="1295" w:name="_Toc57625750"/>
      <w:r w:rsidRPr="002D3C5B">
        <w:t>6.17.2</w:t>
      </w:r>
      <w:r w:rsidRPr="002D3C5B">
        <w:tab/>
        <w:t>Functional Description</w:t>
      </w:r>
      <w:bookmarkEnd w:id="1287"/>
      <w:bookmarkEnd w:id="1288"/>
      <w:bookmarkEnd w:id="1289"/>
      <w:bookmarkEnd w:id="1290"/>
      <w:bookmarkEnd w:id="1291"/>
      <w:bookmarkEnd w:id="1292"/>
      <w:bookmarkEnd w:id="1293"/>
      <w:bookmarkEnd w:id="1294"/>
      <w:bookmarkEnd w:id="1295"/>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640D021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 xml:space="preserve">provide the verification results and UAV </w:t>
      </w:r>
      <w:r w:rsidR="00A75FB8" w:rsidRPr="002D3C5B">
        <w:t>behaviour</w:t>
      </w:r>
      <w:r w:rsidRPr="002D3C5B">
        <w:t xml:space="preserve">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1296" w:name="_Toc43132108"/>
      <w:bookmarkStart w:id="1297" w:name="_Toc43193020"/>
      <w:bookmarkStart w:id="1298" w:name="_Toc44584049"/>
      <w:bookmarkStart w:id="1299" w:name="_Toc44584198"/>
      <w:bookmarkStart w:id="1300" w:name="_Toc50481868"/>
      <w:bookmarkStart w:id="1301" w:name="_Toc54846802"/>
      <w:bookmarkStart w:id="1302" w:name="_Toc57622346"/>
      <w:bookmarkStart w:id="1303" w:name="_Toc57624061"/>
      <w:bookmarkStart w:id="1304" w:name="_Toc57625751"/>
      <w:r w:rsidRPr="00F669A2">
        <w:t>6.17.3</w:t>
      </w:r>
      <w:r w:rsidRPr="00F669A2">
        <w:tab/>
        <w:t>Procedures</w:t>
      </w:r>
      <w:bookmarkEnd w:id="1296"/>
      <w:bookmarkEnd w:id="1297"/>
      <w:bookmarkEnd w:id="1298"/>
      <w:bookmarkEnd w:id="1299"/>
      <w:bookmarkEnd w:id="1300"/>
      <w:bookmarkEnd w:id="1301"/>
      <w:bookmarkEnd w:id="1302"/>
      <w:bookmarkEnd w:id="1303"/>
      <w:bookmarkEnd w:id="1304"/>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57" type="#_x0000_t75" style="width:480.95pt;height:464.85pt" o:ole="">
            <v:imagedata r:id="rId84" o:title=""/>
          </v:shape>
          <o:OLEObject Type="Embed" ProgID="Word.Picture.8" ShapeID="_x0000_i1057" DrawAspect="Content" ObjectID="_1668241368" r:id="rId85"/>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1305" w:name="_Toc43193021"/>
      <w:bookmarkStart w:id="1306"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39D57C25" w:rsidR="003547CD" w:rsidRPr="00F669A2" w:rsidRDefault="003547CD" w:rsidP="00F669A2">
      <w:pPr>
        <w:pStyle w:val="NO"/>
      </w:pPr>
      <w:r w:rsidRPr="00F669A2">
        <w:t>NOTE</w:t>
      </w:r>
      <w:r w:rsidR="00F669A2">
        <w:t> </w:t>
      </w:r>
      <w:r w:rsidRPr="00F669A2">
        <w:t>1:</w:t>
      </w:r>
      <w:r w:rsidR="00F669A2">
        <w:tab/>
        <w:t xml:space="preserve">The PDU Session establishment can reuse current PDU Session establishment procedure defined in clause 4.3.2.2 of </w:t>
      </w:r>
      <w:r w:rsidR="00647686">
        <w:t>TS 23.502 [</w:t>
      </w:r>
      <w:r w:rsidR="00F669A2">
        <w:t>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070CE2D7"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647686" w:rsidRPr="002D3C5B">
        <w:t>TS</w:t>
      </w:r>
      <w:r w:rsidR="00647686">
        <w:t> </w:t>
      </w:r>
      <w:r w:rsidR="00647686" w:rsidRPr="002D3C5B">
        <w:t>23.273</w:t>
      </w:r>
      <w:r w:rsidR="00647686">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1307" w:name="_Toc44584050"/>
      <w:bookmarkStart w:id="1308" w:name="_Toc44584199"/>
      <w:bookmarkStart w:id="1309" w:name="_Toc50481869"/>
      <w:bookmarkStart w:id="1310" w:name="_Toc54846803"/>
      <w:bookmarkStart w:id="1311" w:name="_Toc57622347"/>
      <w:bookmarkStart w:id="1312" w:name="_Toc57624062"/>
      <w:bookmarkStart w:id="1313" w:name="_Toc57625752"/>
      <w:r w:rsidRPr="002D3C5B">
        <w:t>6.17.</w:t>
      </w:r>
      <w:r w:rsidRPr="002D3C5B">
        <w:rPr>
          <w:lang w:eastAsia="zh-CN"/>
        </w:rPr>
        <w:t>4</w:t>
      </w:r>
      <w:r w:rsidRPr="002D3C5B">
        <w:tab/>
      </w:r>
      <w:r w:rsidR="00F86954" w:rsidRPr="002D3C5B">
        <w:t>Impacts on services, entities and interfaces</w:t>
      </w:r>
      <w:bookmarkEnd w:id="1305"/>
      <w:bookmarkEnd w:id="1307"/>
      <w:bookmarkEnd w:id="1308"/>
      <w:bookmarkEnd w:id="1309"/>
      <w:bookmarkEnd w:id="1310"/>
      <w:bookmarkEnd w:id="1311"/>
      <w:bookmarkEnd w:id="1312"/>
      <w:bookmarkEnd w:id="1313"/>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1314" w:name="_Toc43132111"/>
      <w:bookmarkStart w:id="1315" w:name="_Toc43193023"/>
      <w:bookmarkStart w:id="1316" w:name="_Toc44584051"/>
      <w:bookmarkStart w:id="1317" w:name="_Toc44584200"/>
      <w:bookmarkStart w:id="1318" w:name="_Toc50481870"/>
      <w:bookmarkStart w:id="1319" w:name="_Toc54846804"/>
      <w:bookmarkStart w:id="1320" w:name="_Toc57622348"/>
      <w:bookmarkStart w:id="1321" w:name="_Toc57624063"/>
      <w:bookmarkStart w:id="1322" w:name="_Toc57625753"/>
      <w:bookmarkEnd w:id="1306"/>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1314"/>
      <w:bookmarkEnd w:id="1315"/>
      <w:bookmarkEnd w:id="1316"/>
      <w:bookmarkEnd w:id="1317"/>
      <w:bookmarkEnd w:id="1318"/>
      <w:bookmarkEnd w:id="1319"/>
      <w:bookmarkEnd w:id="1320"/>
      <w:bookmarkEnd w:id="1321"/>
      <w:bookmarkEnd w:id="1322"/>
    </w:p>
    <w:p w14:paraId="6975A22C" w14:textId="77777777" w:rsidR="00FF266A" w:rsidRPr="002D3C5B" w:rsidRDefault="00FF266A" w:rsidP="00FF266A">
      <w:pPr>
        <w:pStyle w:val="Heading3"/>
      </w:pPr>
      <w:bookmarkStart w:id="1323" w:name="_Toc43132112"/>
      <w:bookmarkStart w:id="1324" w:name="_Toc43193024"/>
      <w:bookmarkStart w:id="1325" w:name="_Toc44584052"/>
      <w:bookmarkStart w:id="1326" w:name="_Toc44584201"/>
      <w:bookmarkStart w:id="1327" w:name="_Toc50481871"/>
      <w:bookmarkStart w:id="1328" w:name="_Toc54846805"/>
      <w:bookmarkStart w:id="1329" w:name="_Toc57622349"/>
      <w:bookmarkStart w:id="1330" w:name="_Toc57624064"/>
      <w:bookmarkStart w:id="1331" w:name="_Toc57625754"/>
      <w:r w:rsidRPr="002D3C5B">
        <w:t>6.18.1</w:t>
      </w:r>
      <w:r w:rsidRPr="002D3C5B">
        <w:tab/>
        <w:t>Introduction</w:t>
      </w:r>
      <w:bookmarkEnd w:id="1323"/>
      <w:bookmarkEnd w:id="1324"/>
      <w:bookmarkEnd w:id="1325"/>
      <w:bookmarkEnd w:id="1326"/>
      <w:bookmarkEnd w:id="1327"/>
      <w:bookmarkEnd w:id="1328"/>
      <w:bookmarkEnd w:id="1329"/>
      <w:bookmarkEnd w:id="1330"/>
      <w:bookmarkEnd w:id="1331"/>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C9FE6BF" w:rsidR="00FF266A" w:rsidRPr="002D3C5B" w:rsidRDefault="00FF266A" w:rsidP="00FF266A">
      <w:pPr>
        <w:rPr>
          <w:lang w:eastAsia="zh-CN"/>
        </w:rPr>
      </w:pPr>
      <w:r w:rsidRPr="002D3C5B">
        <w:rPr>
          <w:lang w:eastAsia="zh-CN"/>
        </w:rPr>
        <w:t>The solution defines a set of mechanisms to enable 3GPP and UTM to handle UAV in</w:t>
      </w:r>
      <w:r w:rsidR="00A75FB8">
        <w:rPr>
          <w:lang w:eastAsia="zh-CN"/>
        </w:rPr>
        <w:t xml:space="preserve"> the</w:t>
      </w:r>
      <w:r w:rsidRPr="002D3C5B">
        <w:rPr>
          <w:lang w:eastAsia="zh-CN"/>
        </w:rPr>
        <w:t xml:space="preserve">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1332" w:name="_Toc43132113"/>
      <w:bookmarkStart w:id="1333" w:name="_Toc43193025"/>
      <w:bookmarkStart w:id="1334" w:name="_Toc44584053"/>
      <w:bookmarkStart w:id="1335" w:name="_Toc44584202"/>
      <w:bookmarkStart w:id="1336" w:name="_Toc50481872"/>
      <w:bookmarkStart w:id="1337" w:name="_Toc54846806"/>
      <w:bookmarkStart w:id="1338" w:name="_Toc57622350"/>
      <w:bookmarkStart w:id="1339" w:name="_Toc57624065"/>
      <w:bookmarkStart w:id="1340" w:name="_Toc57625755"/>
      <w:r w:rsidRPr="002D3C5B">
        <w:t>6.18.</w:t>
      </w:r>
      <w:r w:rsidR="00C55899" w:rsidRPr="002D3C5B">
        <w:t>2</w:t>
      </w:r>
      <w:r w:rsidRPr="002D3C5B">
        <w:tab/>
        <w:t>Functional Description</w:t>
      </w:r>
      <w:bookmarkEnd w:id="1332"/>
      <w:bookmarkEnd w:id="1333"/>
      <w:bookmarkEnd w:id="1334"/>
      <w:bookmarkEnd w:id="1335"/>
      <w:bookmarkEnd w:id="1336"/>
      <w:bookmarkEnd w:id="1337"/>
      <w:bookmarkEnd w:id="1338"/>
      <w:bookmarkEnd w:id="1339"/>
      <w:bookmarkEnd w:id="1340"/>
    </w:p>
    <w:bookmarkStart w:id="1341" w:name="_MON_1656350421"/>
    <w:bookmarkEnd w:id="1341"/>
    <w:p w14:paraId="5821C9F5" w14:textId="43F4D067" w:rsidR="00F86A26" w:rsidRDefault="00F86A26" w:rsidP="002D3C5B">
      <w:pPr>
        <w:pStyle w:val="TH"/>
      </w:pPr>
      <w:r>
        <w:object w:dxaOrig="4884" w:dyaOrig="2730" w14:anchorId="5414FB2D">
          <v:shape id="_x0000_i1058" type="#_x0000_t75" style="width:243.65pt;height:136.5pt" o:ole="">
            <v:imagedata r:id="rId86" o:title=""/>
          </v:shape>
          <o:OLEObject Type="Embed" ProgID="Word.Document.12" ShapeID="_x0000_i1058" DrawAspect="Content" ObjectID="_1668241369" r:id="rId87">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1342" w:name="_Toc43132114"/>
      <w:bookmarkStart w:id="1343" w:name="_Toc43193026"/>
      <w:bookmarkStart w:id="1344" w:name="_Toc44584054"/>
      <w:bookmarkStart w:id="1345" w:name="_Toc44584203"/>
      <w:bookmarkStart w:id="1346" w:name="_Toc50481873"/>
      <w:bookmarkStart w:id="1347" w:name="_Toc54846807"/>
      <w:bookmarkStart w:id="1348" w:name="_Toc57622351"/>
      <w:bookmarkStart w:id="1349" w:name="_Toc57624066"/>
      <w:bookmarkStart w:id="1350" w:name="_Toc57625756"/>
      <w:r w:rsidRPr="002D3C5B">
        <w:t>6.18.</w:t>
      </w:r>
      <w:r w:rsidRPr="002D3C5B">
        <w:rPr>
          <w:lang w:eastAsia="zh-CN"/>
        </w:rPr>
        <w:t>3</w:t>
      </w:r>
      <w:r w:rsidRPr="002D3C5B">
        <w:tab/>
        <w:t>Procedures</w:t>
      </w:r>
      <w:bookmarkEnd w:id="1342"/>
      <w:bookmarkEnd w:id="1343"/>
      <w:bookmarkEnd w:id="1344"/>
      <w:bookmarkEnd w:id="1345"/>
      <w:bookmarkEnd w:id="1346"/>
      <w:bookmarkEnd w:id="1347"/>
      <w:bookmarkEnd w:id="1348"/>
      <w:bookmarkEnd w:id="1349"/>
      <w:bookmarkEnd w:id="1350"/>
    </w:p>
    <w:p w14:paraId="5ADB66B3" w14:textId="64851A8B" w:rsidR="00FF266A" w:rsidRPr="002D3C5B" w:rsidRDefault="00FF266A" w:rsidP="00F669A2">
      <w:pPr>
        <w:pStyle w:val="Heading4"/>
      </w:pPr>
      <w:bookmarkStart w:id="1351" w:name="_Toc43132115"/>
      <w:bookmarkStart w:id="1352" w:name="_Toc43193027"/>
      <w:bookmarkStart w:id="1353" w:name="_Toc44584055"/>
      <w:bookmarkStart w:id="1354" w:name="_Toc44584204"/>
      <w:bookmarkStart w:id="1355" w:name="_Toc50481874"/>
      <w:bookmarkStart w:id="1356" w:name="_Toc54846808"/>
      <w:bookmarkStart w:id="1357" w:name="_Toc57622352"/>
      <w:bookmarkStart w:id="1358" w:name="_Toc57624067"/>
      <w:bookmarkStart w:id="1359" w:name="_Toc57625757"/>
      <w:r w:rsidRPr="002D3C5B">
        <w:t>6.18.3.1</w:t>
      </w:r>
      <w:r w:rsidR="00F669A2">
        <w:tab/>
      </w:r>
      <w:r w:rsidRPr="002D3C5B">
        <w:t>UTM Initiated PDU Session Release</w:t>
      </w:r>
      <w:bookmarkEnd w:id="1351"/>
      <w:bookmarkEnd w:id="1352"/>
      <w:bookmarkEnd w:id="1353"/>
      <w:bookmarkEnd w:id="1354"/>
      <w:bookmarkEnd w:id="1355"/>
      <w:bookmarkEnd w:id="1356"/>
      <w:bookmarkEnd w:id="1357"/>
      <w:bookmarkEnd w:id="1358"/>
      <w:bookmarkEnd w:id="1359"/>
    </w:p>
    <w:p w14:paraId="2DFFBFF7" w14:textId="77C901A6" w:rsidR="00FF266A" w:rsidRPr="002D3C5B" w:rsidRDefault="00FF266A" w:rsidP="00FF266A">
      <w:r w:rsidRPr="002D3C5B">
        <w:t xml:space="preserve">When the UTM initiates a PDU Session Release then the steps for UE or Network Initiated PDU Session Release, as described in </w:t>
      </w:r>
      <w:r w:rsidR="00647686" w:rsidRPr="002D3C5B">
        <w:t>TS</w:t>
      </w:r>
      <w:r w:rsidR="00647686">
        <w:t> </w:t>
      </w:r>
      <w:r w:rsidR="00647686" w:rsidRPr="002D3C5B">
        <w:t>23.502</w:t>
      </w:r>
      <w:r w:rsidR="00647686">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1360" w:name="_Toc50481875"/>
      <w:bookmarkStart w:id="1361" w:name="_Toc54846809"/>
      <w:bookmarkStart w:id="1362" w:name="_Toc57622353"/>
      <w:bookmarkStart w:id="1363" w:name="_Toc57624068"/>
      <w:bookmarkStart w:id="1364" w:name="_Toc43193028"/>
      <w:bookmarkStart w:id="1365" w:name="_Toc44584056"/>
      <w:bookmarkStart w:id="1366" w:name="_Toc44584205"/>
      <w:bookmarkStart w:id="1367" w:name="_Toc43132116"/>
      <w:bookmarkStart w:id="1368" w:name="_Toc57625758"/>
      <w:r w:rsidRPr="002D3C5B">
        <w:t>6.18</w:t>
      </w:r>
      <w:r>
        <w:t>.3.2</w:t>
      </w:r>
      <w:r w:rsidR="00F669A2">
        <w:tab/>
      </w:r>
      <w:r>
        <w:t>UTM Initiated PDU Session Modification</w:t>
      </w:r>
      <w:bookmarkEnd w:id="1360"/>
      <w:bookmarkEnd w:id="1361"/>
      <w:bookmarkEnd w:id="1362"/>
      <w:bookmarkEnd w:id="1363"/>
      <w:bookmarkEnd w:id="1368"/>
    </w:p>
    <w:p w14:paraId="3126DDAB" w14:textId="4D8A55D3"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647686" w:rsidRPr="002D3C5B">
        <w:t>TS</w:t>
      </w:r>
      <w:r w:rsidR="00647686">
        <w:t> </w:t>
      </w:r>
      <w:r w:rsidR="00647686" w:rsidRPr="002D3C5B">
        <w:t>23.502</w:t>
      </w:r>
      <w:r w:rsidR="00647686">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1369" w:name="_Toc50481876"/>
      <w:bookmarkStart w:id="1370" w:name="_Toc54846810"/>
      <w:bookmarkStart w:id="1371" w:name="_Toc57622354"/>
      <w:bookmarkStart w:id="1372" w:name="_Toc57624069"/>
      <w:bookmarkStart w:id="1373" w:name="_Toc57625759"/>
      <w:r w:rsidRPr="002D3C5B">
        <w:t>6.18.4</w:t>
      </w:r>
      <w:r w:rsidRPr="002D3C5B">
        <w:tab/>
      </w:r>
      <w:r w:rsidR="00F86954" w:rsidRPr="002D3C5B">
        <w:t>Impacts on services, entities and interfaces</w:t>
      </w:r>
      <w:bookmarkEnd w:id="1364"/>
      <w:bookmarkEnd w:id="1365"/>
      <w:bookmarkEnd w:id="1366"/>
      <w:bookmarkEnd w:id="1369"/>
      <w:bookmarkEnd w:id="1370"/>
      <w:bookmarkEnd w:id="1371"/>
      <w:bookmarkEnd w:id="1372"/>
      <w:bookmarkEnd w:id="1373"/>
    </w:p>
    <w:p w14:paraId="4542FDF7" w14:textId="77777777" w:rsidR="00F669A2" w:rsidRDefault="00F669A2" w:rsidP="00F669A2">
      <w:pPr>
        <w:pStyle w:val="B1"/>
      </w:pPr>
      <w:r>
        <w:t>-</w:t>
      </w:r>
      <w:r>
        <w:tab/>
        <w:t>5GC needs to be enhanced to support UTM Initiated PDU Session Release/Modification procedures.</w:t>
      </w:r>
    </w:p>
    <w:p w14:paraId="7BDA276F" w14:textId="5B3B6565" w:rsidR="00F669A2" w:rsidRDefault="00F669A2" w:rsidP="00F669A2">
      <w:pPr>
        <w:pStyle w:val="B1"/>
      </w:pPr>
      <w:r>
        <w:t>-</w:t>
      </w:r>
      <w:r>
        <w:tab/>
        <w:t>UTM/USS is required to be aware of a network operators PDU session parameters (e.g. DNN, S-NSSAI</w:t>
      </w:r>
      <w:r w:rsidR="00A75FB8">
        <w:t>,</w:t>
      </w:r>
      <w:r>
        <w:t xml:space="preserve"> etc</w:t>
      </w:r>
      <w:r w:rsidR="00A75FB8">
        <w:t>.</w:t>
      </w:r>
      <w:r>
        <w:t>).</w:t>
      </w:r>
    </w:p>
    <w:p w14:paraId="474E3A49" w14:textId="77777777" w:rsidR="00FF266A" w:rsidRPr="002D3C5B" w:rsidRDefault="00FF266A" w:rsidP="00FF266A">
      <w:pPr>
        <w:pStyle w:val="Heading2"/>
      </w:pPr>
      <w:bookmarkStart w:id="1374" w:name="_Toc43132118"/>
      <w:bookmarkStart w:id="1375" w:name="_Toc43193030"/>
      <w:bookmarkStart w:id="1376" w:name="_Toc44584057"/>
      <w:bookmarkStart w:id="1377" w:name="_Toc44584206"/>
      <w:bookmarkStart w:id="1378" w:name="_Toc50481877"/>
      <w:bookmarkStart w:id="1379" w:name="_Toc54846811"/>
      <w:bookmarkStart w:id="1380" w:name="_Toc57622355"/>
      <w:bookmarkStart w:id="1381" w:name="_Toc57624070"/>
      <w:bookmarkStart w:id="1382" w:name="_Toc519004414"/>
      <w:bookmarkStart w:id="1383" w:name="_Toc57625760"/>
      <w:bookmarkEnd w:id="1367"/>
      <w:r w:rsidRPr="002D3C5B">
        <w:t>6.19</w:t>
      </w:r>
      <w:r w:rsidRPr="002D3C5B">
        <w:tab/>
        <w:t>Solution #18: USS/UTM triggered C2 communication authorization revocation</w:t>
      </w:r>
      <w:bookmarkEnd w:id="1374"/>
      <w:bookmarkEnd w:id="1375"/>
      <w:bookmarkEnd w:id="1376"/>
      <w:bookmarkEnd w:id="1377"/>
      <w:bookmarkEnd w:id="1378"/>
      <w:bookmarkEnd w:id="1379"/>
      <w:bookmarkEnd w:id="1380"/>
      <w:bookmarkEnd w:id="1381"/>
      <w:bookmarkEnd w:id="1383"/>
    </w:p>
    <w:p w14:paraId="1F1ED325" w14:textId="77777777" w:rsidR="00FF266A" w:rsidRPr="002D3C5B" w:rsidRDefault="00FF266A" w:rsidP="00FF266A">
      <w:pPr>
        <w:pStyle w:val="Heading3"/>
      </w:pPr>
      <w:bookmarkStart w:id="1384" w:name="_Toc43132119"/>
      <w:bookmarkStart w:id="1385" w:name="_Toc43193031"/>
      <w:bookmarkStart w:id="1386" w:name="_Toc44584058"/>
      <w:bookmarkStart w:id="1387" w:name="_Toc44584207"/>
      <w:bookmarkStart w:id="1388" w:name="_Toc50481878"/>
      <w:bookmarkStart w:id="1389" w:name="_Toc54846812"/>
      <w:bookmarkStart w:id="1390" w:name="_Toc57622356"/>
      <w:bookmarkStart w:id="1391" w:name="_Toc57624071"/>
      <w:bookmarkStart w:id="1392" w:name="_Toc57625761"/>
      <w:r w:rsidRPr="002D3C5B">
        <w:t>6.19.1</w:t>
      </w:r>
      <w:r w:rsidRPr="002D3C5B">
        <w:tab/>
        <w:t>Introduction</w:t>
      </w:r>
      <w:bookmarkEnd w:id="1384"/>
      <w:bookmarkEnd w:id="1385"/>
      <w:bookmarkEnd w:id="1386"/>
      <w:bookmarkEnd w:id="1387"/>
      <w:bookmarkEnd w:id="1388"/>
      <w:bookmarkEnd w:id="1389"/>
      <w:bookmarkEnd w:id="1390"/>
      <w:bookmarkEnd w:id="1391"/>
      <w:bookmarkEnd w:id="1392"/>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B2F1A23" w:rsidR="00FF266A" w:rsidRPr="002D3C5B" w:rsidRDefault="00FF266A" w:rsidP="00FF266A">
      <w:pPr>
        <w:pStyle w:val="B1"/>
        <w:rPr>
          <w:lang w:eastAsia="zh-CN"/>
        </w:rPr>
      </w:pPr>
      <w:r w:rsidRPr="002D3C5B">
        <w:rPr>
          <w:lang w:eastAsia="zh-CN"/>
        </w:rPr>
        <w:t>-</w:t>
      </w:r>
      <w:r w:rsidRPr="002D3C5B">
        <w:rPr>
          <w:lang w:eastAsia="zh-CN"/>
        </w:rPr>
        <w:tab/>
        <w:t>How is UAV handled in</w:t>
      </w:r>
      <w:r w:rsidR="00A75FB8">
        <w:rPr>
          <w:lang w:eastAsia="zh-CN"/>
        </w:rPr>
        <w:t xml:space="preserve"> the</w:t>
      </w:r>
      <w:r w:rsidRPr="002D3C5B">
        <w:rPr>
          <w:lang w:eastAsia="zh-CN"/>
        </w:rPr>
        <w:t xml:space="preserve">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1393" w:name="_Toc43132120"/>
      <w:bookmarkStart w:id="1394" w:name="_Toc43193032"/>
      <w:bookmarkStart w:id="1395" w:name="_Toc44584059"/>
      <w:bookmarkStart w:id="1396" w:name="_Toc44584208"/>
      <w:bookmarkStart w:id="1397" w:name="_Toc50481879"/>
      <w:bookmarkStart w:id="1398" w:name="_Toc54846813"/>
      <w:bookmarkStart w:id="1399" w:name="_Toc57622357"/>
      <w:bookmarkStart w:id="1400" w:name="_Toc57624072"/>
      <w:bookmarkStart w:id="1401" w:name="_Toc57625762"/>
      <w:r w:rsidRPr="002D3C5B">
        <w:t>6.19.2</w:t>
      </w:r>
      <w:r w:rsidRPr="002D3C5B">
        <w:tab/>
        <w:t>Functional Description</w:t>
      </w:r>
      <w:bookmarkEnd w:id="1393"/>
      <w:bookmarkEnd w:id="1394"/>
      <w:bookmarkEnd w:id="1395"/>
      <w:bookmarkEnd w:id="1396"/>
      <w:bookmarkEnd w:id="1397"/>
      <w:bookmarkEnd w:id="1398"/>
      <w:bookmarkEnd w:id="1399"/>
      <w:bookmarkEnd w:id="1400"/>
      <w:bookmarkEnd w:id="1401"/>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1402" w:name="_Toc43132121"/>
      <w:bookmarkStart w:id="1403" w:name="_Toc43193033"/>
      <w:bookmarkStart w:id="1404" w:name="_Toc44584060"/>
      <w:bookmarkStart w:id="1405" w:name="_Toc44584209"/>
      <w:bookmarkStart w:id="1406" w:name="_Toc50481880"/>
      <w:bookmarkStart w:id="1407" w:name="_Toc54846814"/>
      <w:bookmarkStart w:id="1408" w:name="_Toc57622358"/>
      <w:bookmarkStart w:id="1409" w:name="_Toc57624073"/>
      <w:bookmarkStart w:id="1410" w:name="_Toc57625763"/>
      <w:r w:rsidRPr="002D3C5B">
        <w:lastRenderedPageBreak/>
        <w:t>6.19.3</w:t>
      </w:r>
      <w:r w:rsidRPr="002D3C5B">
        <w:tab/>
        <w:t>Procedures</w:t>
      </w:r>
      <w:bookmarkEnd w:id="1402"/>
      <w:bookmarkEnd w:id="1403"/>
      <w:bookmarkEnd w:id="1404"/>
      <w:bookmarkEnd w:id="1405"/>
      <w:bookmarkEnd w:id="1406"/>
      <w:bookmarkEnd w:id="1407"/>
      <w:bookmarkEnd w:id="1408"/>
      <w:bookmarkEnd w:id="1409"/>
      <w:bookmarkEnd w:id="1410"/>
    </w:p>
    <w:p w14:paraId="34D1008E" w14:textId="465340E6" w:rsidR="00FF266A" w:rsidRPr="002D3C5B" w:rsidRDefault="00A75FB8" w:rsidP="002D3C5B">
      <w:pPr>
        <w:pStyle w:val="TH"/>
      </w:pPr>
      <w:r w:rsidRPr="002D3C5B">
        <w:object w:dxaOrig="11926" w:dyaOrig="4711" w14:anchorId="18BA8A09">
          <v:shape id="_x0000_i1059" type="#_x0000_t75" style="width:479.8pt;height:178pt" o:ole="">
            <v:imagedata r:id="rId88" o:title="" cropbottom="3620f"/>
          </v:shape>
          <o:OLEObject Type="Embed" ProgID="Visio.Drawing.15" ShapeID="_x0000_i1059" DrawAspect="Content" ObjectID="_1668241370" r:id="rId89"/>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6C5492AB"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r w:rsidR="00A75FB8">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1411" w:name="_Toc43193034"/>
      <w:bookmarkStart w:id="1412" w:name="_Toc44584061"/>
      <w:bookmarkStart w:id="1413" w:name="_Toc44584210"/>
      <w:bookmarkStart w:id="1414" w:name="_Toc50481881"/>
      <w:bookmarkStart w:id="1415" w:name="_Toc54846815"/>
      <w:bookmarkStart w:id="1416" w:name="_Toc57622359"/>
      <w:bookmarkStart w:id="1417" w:name="_Toc57624074"/>
      <w:bookmarkStart w:id="1418" w:name="_Toc43132122"/>
      <w:bookmarkStart w:id="1419" w:name="_Toc57625764"/>
      <w:r w:rsidRPr="002D3C5B">
        <w:t>6.19.4</w:t>
      </w:r>
      <w:r w:rsidRPr="002D3C5B">
        <w:tab/>
      </w:r>
      <w:r w:rsidR="00F86954" w:rsidRPr="002D3C5B">
        <w:t>Impacts on services, entities and interfaces</w:t>
      </w:r>
      <w:bookmarkEnd w:id="1411"/>
      <w:bookmarkEnd w:id="1412"/>
      <w:bookmarkEnd w:id="1413"/>
      <w:bookmarkEnd w:id="1414"/>
      <w:bookmarkEnd w:id="1415"/>
      <w:bookmarkEnd w:id="1416"/>
      <w:bookmarkEnd w:id="1417"/>
      <w:bookmarkEnd w:id="1419"/>
    </w:p>
    <w:bookmarkEnd w:id="1382"/>
    <w:bookmarkEnd w:id="1418"/>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1420" w:name="_Toc43132124"/>
      <w:bookmarkStart w:id="1421" w:name="_Toc43193036"/>
      <w:bookmarkStart w:id="1422" w:name="_Toc44584062"/>
      <w:bookmarkStart w:id="1423" w:name="_Toc44584211"/>
      <w:bookmarkStart w:id="1424" w:name="_Toc50481882"/>
      <w:bookmarkStart w:id="1425" w:name="_Toc54846816"/>
      <w:bookmarkStart w:id="1426" w:name="_Toc57622360"/>
      <w:bookmarkStart w:id="1427" w:name="_Toc57624075"/>
      <w:bookmarkStart w:id="1428" w:name="_Toc57625765"/>
      <w:r w:rsidRPr="002D3C5B">
        <w:t>6.20</w:t>
      </w:r>
      <w:r w:rsidRPr="002D3C5B">
        <w:tab/>
        <w:t>Solution 20: UAV and UAVC Association and Connectivity Control Using Secondary Authorization</w:t>
      </w:r>
      <w:bookmarkEnd w:id="1420"/>
      <w:bookmarkEnd w:id="1421"/>
      <w:bookmarkEnd w:id="1422"/>
      <w:bookmarkEnd w:id="1423"/>
      <w:bookmarkEnd w:id="1424"/>
      <w:bookmarkEnd w:id="1425"/>
      <w:bookmarkEnd w:id="1426"/>
      <w:bookmarkEnd w:id="1427"/>
      <w:bookmarkEnd w:id="1428"/>
    </w:p>
    <w:p w14:paraId="626F42C0" w14:textId="77777777" w:rsidR="00FF266A" w:rsidRPr="002D3C5B" w:rsidRDefault="00FF266A" w:rsidP="00FF266A">
      <w:pPr>
        <w:pStyle w:val="Heading3"/>
      </w:pPr>
      <w:bookmarkStart w:id="1429" w:name="_Toc43132125"/>
      <w:bookmarkStart w:id="1430" w:name="_Toc43193037"/>
      <w:bookmarkStart w:id="1431" w:name="_Toc44584063"/>
      <w:bookmarkStart w:id="1432" w:name="_Toc44584212"/>
      <w:bookmarkStart w:id="1433" w:name="_Toc50481883"/>
      <w:bookmarkStart w:id="1434" w:name="_Toc54846817"/>
      <w:bookmarkStart w:id="1435" w:name="_Toc57622361"/>
      <w:bookmarkStart w:id="1436" w:name="_Toc57624076"/>
      <w:bookmarkStart w:id="1437" w:name="_Toc57625766"/>
      <w:r w:rsidRPr="002D3C5B">
        <w:t>6.20.1</w:t>
      </w:r>
      <w:r w:rsidRPr="002D3C5B">
        <w:tab/>
        <w:t>Introduction</w:t>
      </w:r>
      <w:bookmarkEnd w:id="1429"/>
      <w:bookmarkEnd w:id="1430"/>
      <w:bookmarkEnd w:id="1431"/>
      <w:bookmarkEnd w:id="1432"/>
      <w:bookmarkEnd w:id="1433"/>
      <w:bookmarkEnd w:id="1434"/>
      <w:bookmarkEnd w:id="1435"/>
      <w:bookmarkEnd w:id="1436"/>
      <w:bookmarkEnd w:id="1437"/>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647686" w:rsidRDefault="00FF266A" w:rsidP="00647686">
      <w:r w:rsidRPr="00647686">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Pr="00647686" w:rsidRDefault="00FF266A" w:rsidP="00647686">
      <w:r w:rsidRPr="00647686">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sidRPr="00647686">
        <w:t>The details of the authorization of association and the UAS registration protocol is defined between a UAV UE and the USS/UTM in the application layer and is out of scope of 3GPP.</w:t>
      </w:r>
    </w:p>
    <w:p w14:paraId="3874358B" w14:textId="2199B1F3" w:rsidR="00FF266A" w:rsidRPr="00647686" w:rsidRDefault="0093498A" w:rsidP="00647686">
      <w:r w:rsidRPr="00647686">
        <w:t>When a UAV UE is attached in the 3GPP network, t</w:t>
      </w:r>
      <w:r w:rsidR="00FF266A" w:rsidRPr="00647686">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438" w:name="_Toc43132126"/>
      <w:bookmarkStart w:id="1439" w:name="_Toc43193038"/>
      <w:bookmarkStart w:id="1440" w:name="_Toc44584064"/>
      <w:bookmarkStart w:id="1441" w:name="_Toc44584213"/>
      <w:bookmarkStart w:id="1442" w:name="_Toc50481884"/>
      <w:bookmarkStart w:id="1443" w:name="_Toc54846818"/>
      <w:bookmarkStart w:id="1444" w:name="_Toc57622362"/>
      <w:bookmarkStart w:id="1445" w:name="_Toc57624077"/>
      <w:bookmarkStart w:id="1446" w:name="_Toc57625767"/>
      <w:r w:rsidRPr="002D3C5B">
        <w:t>6.20.</w:t>
      </w:r>
      <w:r w:rsidR="00457A7B" w:rsidRPr="002D3C5B">
        <w:t>2</w:t>
      </w:r>
      <w:r w:rsidRPr="002D3C5B">
        <w:tab/>
        <w:t>Functional Description</w:t>
      </w:r>
      <w:bookmarkEnd w:id="1438"/>
      <w:bookmarkEnd w:id="1439"/>
      <w:bookmarkEnd w:id="1440"/>
      <w:bookmarkEnd w:id="1441"/>
      <w:bookmarkEnd w:id="1442"/>
      <w:bookmarkEnd w:id="1443"/>
      <w:bookmarkEnd w:id="1444"/>
      <w:bookmarkEnd w:id="1445"/>
      <w:bookmarkEnd w:id="1446"/>
    </w:p>
    <w:p w14:paraId="67D0C6E4" w14:textId="0D07E29F"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w:t>
      </w:r>
      <w:r w:rsidR="00A91863">
        <w:t>T</w:t>
      </w:r>
      <w:r w:rsidRPr="002D3C5B">
        <w:t xml:space="preserve">he UAV and the UAV controller are required to perform </w:t>
      </w:r>
      <w:r w:rsidR="00A91863">
        <w:t xml:space="preserve">authentication and authorization with USS/URM </w:t>
      </w:r>
      <w:r w:rsidRPr="002D3C5B">
        <w:t>when they complete initial registration in the 3GPP network.</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447" w:name="_Toc43132127"/>
      <w:bookmarkStart w:id="1448" w:name="_Toc43193039"/>
      <w:bookmarkStart w:id="1449" w:name="_Toc44584065"/>
      <w:bookmarkStart w:id="1450" w:name="_Toc44584214"/>
      <w:bookmarkStart w:id="1451" w:name="_Toc50481885"/>
      <w:bookmarkStart w:id="1452" w:name="_Toc54846819"/>
      <w:bookmarkStart w:id="1453" w:name="_Toc57622363"/>
      <w:bookmarkStart w:id="1454" w:name="_Toc57624078"/>
      <w:bookmarkStart w:id="1455" w:name="_Toc57625768"/>
      <w:r w:rsidRPr="002D3C5B">
        <w:lastRenderedPageBreak/>
        <w:t>6.20.3</w:t>
      </w:r>
      <w:r w:rsidRPr="002D3C5B">
        <w:tab/>
        <w:t>Procedures</w:t>
      </w:r>
      <w:bookmarkEnd w:id="1447"/>
      <w:bookmarkEnd w:id="1448"/>
      <w:bookmarkEnd w:id="1449"/>
      <w:bookmarkEnd w:id="1450"/>
      <w:bookmarkEnd w:id="1451"/>
      <w:bookmarkEnd w:id="1452"/>
      <w:bookmarkEnd w:id="1453"/>
      <w:bookmarkEnd w:id="1454"/>
      <w:bookmarkEnd w:id="1455"/>
    </w:p>
    <w:p w14:paraId="273EFEDE" w14:textId="01AD003E" w:rsidR="0093498A" w:rsidRDefault="0093498A" w:rsidP="00F669A2">
      <w:pPr>
        <w:pStyle w:val="TH"/>
      </w:pPr>
      <w:r>
        <w:object w:dxaOrig="18144" w:dyaOrig="29460" w14:anchorId="175A63A2">
          <v:shape id="_x0000_i1060" type="#_x0000_t75" style="width:385.35pt;height:626.1pt" o:ole="">
            <v:imagedata r:id="rId90" o:title=""/>
          </v:shape>
          <o:OLEObject Type="Embed" ProgID="Visio.Drawing.15" ShapeID="_x0000_i1060" DrawAspect="Content" ObjectID="_1668241371" r:id="rId91"/>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25716668"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w:t>
      </w:r>
      <w:r w:rsidR="00647686">
        <w:rPr>
          <w:lang w:eastAsia="zh-CN"/>
        </w:rPr>
        <w:t> WG</w:t>
      </w:r>
      <w:r w:rsidRPr="002D3C5B">
        <w:rPr>
          <w:lang w:eastAsia="zh-CN"/>
        </w:rPr>
        <w:t>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7CD86C6F" w14:textId="4BFFB515"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4F8CC23F"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w:t>
      </w:r>
      <w:r w:rsidR="00A91863">
        <w:rPr>
          <w:lang w:eastAsia="ko-KR"/>
        </w:rPr>
        <w:t xml:space="preserve">, in which a UAV UE (or UAV Controller UE) is registered, </w:t>
      </w:r>
      <w:r w:rsidRPr="002D3C5B">
        <w:rPr>
          <w:lang w:eastAsia="ko-KR"/>
        </w:rPr>
        <w:t xml:space="preserve"> to deliver the IP</w:t>
      </w:r>
      <w:r w:rsidR="00A91863">
        <w:rPr>
          <w:lang w:eastAsia="ko-KR"/>
        </w:rPr>
        <w:t xml:space="preserve"> </w:t>
      </w:r>
      <w:r w:rsidRPr="002D3C5B">
        <w:rPr>
          <w:lang w:eastAsia="ko-KR"/>
        </w:rPr>
        <w:t>addresses of the UAV controller UE</w:t>
      </w:r>
      <w:r w:rsidR="00A91863">
        <w:rPr>
          <w:lang w:eastAsia="ko-KR"/>
        </w:rPr>
        <w:t xml:space="preserve"> (or UAV UE, respectively)</w:t>
      </w:r>
      <w:r w:rsidRPr="002D3C5B">
        <w:rPr>
          <w:lang w:eastAsia="ko-KR"/>
        </w:rPr>
        <w:t>.</w:t>
      </w:r>
    </w:p>
    <w:p w14:paraId="05D57062" w14:textId="206EDEB8"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The 3GPP network performs the PDU session modification procedure to update packet filter information for</w:t>
      </w:r>
      <w:r w:rsidR="00A75FB8">
        <w:rPr>
          <w:lang w:eastAsia="ko-KR"/>
        </w:rPr>
        <w:t xml:space="preserve"> </w:t>
      </w:r>
      <w:r w:rsidRPr="002D3C5B">
        <w:rPr>
          <w:lang w:eastAsia="ko-KR"/>
        </w:rPr>
        <w:t>UAS communication.</w:t>
      </w:r>
      <w:r w:rsidR="0093498A">
        <w:rPr>
          <w:lang w:eastAsia="ko-KR"/>
        </w:rPr>
        <w:t xml:space="preserve"> The UAC and UAV controller start UAS communication.</w:t>
      </w:r>
    </w:p>
    <w:p w14:paraId="32742D7A" w14:textId="77777777" w:rsidR="00F86954" w:rsidRPr="002D3C5B" w:rsidRDefault="00FF266A" w:rsidP="00F86954">
      <w:pPr>
        <w:pStyle w:val="Heading3"/>
      </w:pPr>
      <w:bookmarkStart w:id="1456" w:name="_Toc43193040"/>
      <w:bookmarkStart w:id="1457" w:name="_Toc44584066"/>
      <w:bookmarkStart w:id="1458" w:name="_Toc44584215"/>
      <w:bookmarkStart w:id="1459" w:name="_Toc50481886"/>
      <w:bookmarkStart w:id="1460" w:name="_Toc54846820"/>
      <w:bookmarkStart w:id="1461" w:name="_Toc57622364"/>
      <w:bookmarkStart w:id="1462" w:name="_Toc57624079"/>
      <w:bookmarkStart w:id="1463" w:name="_Toc43132128"/>
      <w:bookmarkStart w:id="1464" w:name="_Toc57625769"/>
      <w:r w:rsidRPr="002D3C5B">
        <w:rPr>
          <w:lang w:eastAsia="zh-CN"/>
        </w:rPr>
        <w:t>6.20.4</w:t>
      </w:r>
      <w:r w:rsidRPr="002D3C5B">
        <w:rPr>
          <w:lang w:eastAsia="zh-CN"/>
        </w:rPr>
        <w:tab/>
      </w:r>
      <w:r w:rsidR="00F86954" w:rsidRPr="002D3C5B">
        <w:t>Impacts on services, entities and interfaces</w:t>
      </w:r>
      <w:bookmarkEnd w:id="1456"/>
      <w:bookmarkEnd w:id="1457"/>
      <w:bookmarkEnd w:id="1458"/>
      <w:bookmarkEnd w:id="1459"/>
      <w:bookmarkEnd w:id="1460"/>
      <w:bookmarkEnd w:id="1461"/>
      <w:bookmarkEnd w:id="1462"/>
      <w:bookmarkEnd w:id="1464"/>
    </w:p>
    <w:bookmarkEnd w:id="1463"/>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465" w:name="_Toc43132130"/>
      <w:bookmarkStart w:id="1466" w:name="_Toc43193042"/>
      <w:bookmarkStart w:id="1467" w:name="_Toc44584067"/>
      <w:bookmarkStart w:id="1468" w:name="_Toc44584216"/>
      <w:bookmarkStart w:id="1469" w:name="_Toc50481887"/>
      <w:bookmarkStart w:id="1470" w:name="_Toc54846821"/>
      <w:bookmarkStart w:id="1471" w:name="_Toc57622365"/>
      <w:bookmarkStart w:id="1472" w:name="_Toc57624080"/>
      <w:bookmarkStart w:id="1473" w:name="_Toc57625770"/>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465"/>
      <w:bookmarkEnd w:id="1466"/>
      <w:bookmarkEnd w:id="1467"/>
      <w:bookmarkEnd w:id="1468"/>
      <w:bookmarkEnd w:id="1469"/>
      <w:bookmarkEnd w:id="1470"/>
      <w:bookmarkEnd w:id="1471"/>
      <w:bookmarkEnd w:id="1472"/>
      <w:bookmarkEnd w:id="1473"/>
    </w:p>
    <w:p w14:paraId="6F64480B" w14:textId="77777777" w:rsidR="00BB4208" w:rsidRPr="002D3C5B" w:rsidRDefault="00BB4208" w:rsidP="00BB4208">
      <w:pPr>
        <w:pStyle w:val="Heading3"/>
      </w:pPr>
      <w:bookmarkStart w:id="1474" w:name="_Toc43132131"/>
      <w:bookmarkStart w:id="1475" w:name="_Toc43193043"/>
      <w:bookmarkStart w:id="1476" w:name="_Toc44584068"/>
      <w:bookmarkStart w:id="1477" w:name="_Toc44584217"/>
      <w:bookmarkStart w:id="1478" w:name="_Toc50481888"/>
      <w:bookmarkStart w:id="1479" w:name="_Toc54846822"/>
      <w:bookmarkStart w:id="1480" w:name="_Toc57622366"/>
      <w:bookmarkStart w:id="1481" w:name="_Toc57624081"/>
      <w:bookmarkStart w:id="1482" w:name="_Toc57625771"/>
      <w:r w:rsidRPr="002D3C5B">
        <w:t>6.21.1</w:t>
      </w:r>
      <w:r w:rsidRPr="002D3C5B">
        <w:tab/>
        <w:t>Introduction</w:t>
      </w:r>
      <w:bookmarkEnd w:id="1474"/>
      <w:bookmarkEnd w:id="1475"/>
      <w:bookmarkEnd w:id="1476"/>
      <w:bookmarkEnd w:id="1477"/>
      <w:bookmarkEnd w:id="1478"/>
      <w:bookmarkEnd w:id="1479"/>
      <w:bookmarkEnd w:id="1480"/>
      <w:bookmarkEnd w:id="1481"/>
      <w:bookmarkEnd w:id="1482"/>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lastRenderedPageBreak/>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483" w:name="_Toc43132132"/>
      <w:bookmarkStart w:id="1484" w:name="_Toc43193044"/>
      <w:bookmarkStart w:id="1485" w:name="_Toc44584069"/>
      <w:bookmarkStart w:id="1486" w:name="_Toc44584218"/>
      <w:bookmarkStart w:id="1487" w:name="_Toc50481889"/>
      <w:bookmarkStart w:id="1488" w:name="_Toc54846823"/>
      <w:bookmarkStart w:id="1489" w:name="_Toc57622367"/>
      <w:bookmarkStart w:id="1490" w:name="_Toc57624082"/>
      <w:bookmarkStart w:id="1491" w:name="_Toc57625772"/>
      <w:r w:rsidRPr="002D3C5B">
        <w:t>6.21.2</w:t>
      </w:r>
      <w:r w:rsidRPr="002D3C5B">
        <w:tab/>
        <w:t>Functional Description</w:t>
      </w:r>
      <w:bookmarkEnd w:id="1483"/>
      <w:bookmarkEnd w:id="1484"/>
      <w:bookmarkEnd w:id="1485"/>
      <w:bookmarkEnd w:id="1486"/>
      <w:bookmarkEnd w:id="1487"/>
      <w:bookmarkEnd w:id="1488"/>
      <w:bookmarkEnd w:id="1489"/>
      <w:bookmarkEnd w:id="1490"/>
      <w:bookmarkEnd w:id="1491"/>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492" w:name="_Hlk39829915"/>
      <w:r w:rsidRPr="002D3C5B">
        <w:rPr>
          <w:lang w:eastAsia="zh-CN"/>
        </w:rPr>
        <w:t xml:space="preserve">(e.g., corresponds to FAA Session ID) </w:t>
      </w:r>
      <w:bookmarkEnd w:id="1492"/>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493" w:name="_Hlk42545435"/>
      <w:r w:rsidRPr="002D3C5B">
        <w:rPr>
          <w:lang w:eastAsia="zh-CN"/>
        </w:rPr>
        <w:t>The UTID is assumed to be CAA Level ID. The same UTID may be shared between a UAV and UAV-C pair forming a UAS, or UAV and UAV-C may have separate UTIDs.</w:t>
      </w:r>
      <w:bookmarkEnd w:id="1493"/>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4575066A"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w:t>
      </w:r>
      <w:r w:rsidR="00647686" w:rsidRPr="002D3C5B">
        <w:t>signalling</w:t>
      </w:r>
      <w:r w:rsidRPr="002D3C5B">
        <w:t>).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5BCF0B5C"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w:t>
      </w:r>
      <w:r w:rsidR="00647686" w:rsidRPr="002D3C5B">
        <w:t>fulfil</w:t>
      </w:r>
      <w:r w:rsidRPr="002D3C5B">
        <w:t xml:space="preserve"> the service requirements of association and authorization to operate i.e. respectively [R-5.1-001] and [R-5.1-010] from </w:t>
      </w:r>
      <w:r w:rsidR="00647686" w:rsidRPr="002D3C5B">
        <w:t>TS</w:t>
      </w:r>
      <w:r w:rsidR="00647686">
        <w:t> </w:t>
      </w:r>
      <w:r w:rsidR="00647686" w:rsidRPr="002D3C5B">
        <w:t>22.125</w:t>
      </w:r>
      <w:r w:rsidR="00647686">
        <w:t> </w:t>
      </w:r>
      <w:r w:rsidR="00647686"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w:t>
      </w:r>
      <w:r w:rsidRPr="002D3C5B">
        <w:lastRenderedPageBreak/>
        <w:t>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494" w:name="_Toc43132133"/>
      <w:bookmarkStart w:id="1495" w:name="_Toc43193045"/>
      <w:bookmarkStart w:id="1496" w:name="_Toc44584070"/>
      <w:bookmarkStart w:id="1497" w:name="_Toc44584219"/>
      <w:bookmarkStart w:id="1498" w:name="_Toc50481890"/>
      <w:bookmarkStart w:id="1499" w:name="_Toc54846824"/>
      <w:bookmarkStart w:id="1500" w:name="_Toc57622368"/>
      <w:bookmarkStart w:id="1501" w:name="_Toc57624083"/>
      <w:bookmarkStart w:id="1502" w:name="_Toc57625773"/>
      <w:r w:rsidRPr="002D3C5B">
        <w:t>6.21.3</w:t>
      </w:r>
      <w:r w:rsidRPr="002D3C5B">
        <w:tab/>
        <w:t>Procedures</w:t>
      </w:r>
      <w:bookmarkEnd w:id="1494"/>
      <w:bookmarkEnd w:id="1495"/>
      <w:bookmarkEnd w:id="1496"/>
      <w:bookmarkEnd w:id="1497"/>
      <w:bookmarkEnd w:id="1498"/>
      <w:bookmarkEnd w:id="1499"/>
      <w:bookmarkEnd w:id="1500"/>
      <w:bookmarkEnd w:id="1501"/>
      <w:bookmarkEnd w:id="1502"/>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1" type="#_x0000_t75" style="width:481.55pt;height:468.3pt" o:ole="">
            <v:imagedata r:id="rId92" o:title=""/>
          </v:shape>
          <o:OLEObject Type="Embed" ProgID="Visio.Drawing.15" ShapeID="_x0000_i1061" DrawAspect="Content" ObjectID="_1668241372" r:id="rId93"/>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lastRenderedPageBreak/>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503" w:name="_Toc43193046"/>
      <w:bookmarkStart w:id="1504" w:name="_Toc44584071"/>
      <w:bookmarkStart w:id="1505" w:name="_Toc44584220"/>
      <w:bookmarkStart w:id="1506" w:name="_Toc50481891"/>
      <w:bookmarkStart w:id="1507" w:name="_Toc54846825"/>
      <w:bookmarkStart w:id="1508" w:name="_Toc57622369"/>
      <w:bookmarkStart w:id="1509" w:name="_Toc57624084"/>
      <w:bookmarkStart w:id="1510" w:name="_Toc43132134"/>
      <w:bookmarkStart w:id="1511" w:name="_Toc57625774"/>
      <w:r w:rsidRPr="002D3C5B">
        <w:t>6.21.4</w:t>
      </w:r>
      <w:r w:rsidRPr="002D3C5B">
        <w:tab/>
      </w:r>
      <w:r w:rsidR="00F86954" w:rsidRPr="002D3C5B">
        <w:t>Impacts on services, entities and interfaces</w:t>
      </w:r>
      <w:bookmarkEnd w:id="1503"/>
      <w:bookmarkEnd w:id="1504"/>
      <w:bookmarkEnd w:id="1505"/>
      <w:bookmarkEnd w:id="1506"/>
      <w:bookmarkEnd w:id="1507"/>
      <w:bookmarkEnd w:id="1508"/>
      <w:bookmarkEnd w:id="1509"/>
      <w:bookmarkEnd w:id="1511"/>
    </w:p>
    <w:bookmarkEnd w:id="1510"/>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46F7B5E0" w:rsidR="00460E91" w:rsidRPr="0007670E" w:rsidRDefault="00460E91" w:rsidP="00460E91">
      <w:pPr>
        <w:pStyle w:val="B1"/>
      </w:pPr>
      <w:r w:rsidRPr="0007670E">
        <w:lastRenderedPageBreak/>
        <w:t>-</w:t>
      </w:r>
      <w:r w:rsidRPr="0007670E">
        <w:tab/>
        <w:t>UDM/HSS</w:t>
      </w:r>
      <w:r w:rsidR="00A75FB8">
        <w:t>:</w:t>
      </w:r>
    </w:p>
    <w:p w14:paraId="6F99026E" w14:textId="7453DC1C" w:rsidR="00460E91" w:rsidRPr="0007670E" w:rsidRDefault="00460E91" w:rsidP="00460E91">
      <w:pPr>
        <w:pStyle w:val="B2"/>
      </w:pPr>
      <w:r w:rsidRPr="0007670E">
        <w:t>-</w:t>
      </w:r>
      <w:r w:rsidRPr="0007670E">
        <w:tab/>
        <w:t>Additional subscription information related to the UAV</w:t>
      </w:r>
      <w:r w:rsidR="00A75FB8">
        <w:t>.</w:t>
      </w:r>
    </w:p>
    <w:p w14:paraId="5BFF19EA" w14:textId="19F9884E" w:rsidR="00460E91" w:rsidRPr="0007670E" w:rsidRDefault="00460E91" w:rsidP="00460E91">
      <w:pPr>
        <w:pStyle w:val="B1"/>
      </w:pPr>
      <w:r w:rsidRPr="0007670E">
        <w:t>-</w:t>
      </w:r>
      <w:r w:rsidRPr="0007670E">
        <w:tab/>
        <w:t>AMF</w:t>
      </w:r>
      <w:r>
        <w:t>/MME</w:t>
      </w:r>
      <w:r w:rsidR="00A75FB8">
        <w:t>:</w:t>
      </w:r>
    </w:p>
    <w:p w14:paraId="64920BD5" w14:textId="1DC433E9" w:rsidR="00460E91" w:rsidRDefault="00460E91" w:rsidP="00460E91">
      <w:pPr>
        <w:pStyle w:val="B2"/>
      </w:pPr>
      <w:r w:rsidRPr="0007670E">
        <w:t>-</w:t>
      </w:r>
      <w:r w:rsidRPr="0007670E">
        <w:tab/>
        <w:t xml:space="preserve">Handle subscription </w:t>
      </w:r>
      <w:r w:rsidRPr="00761E08">
        <w:t>information for UAV</w:t>
      </w:r>
      <w:r w:rsidR="00A75FB8">
        <w:t>.</w:t>
      </w:r>
    </w:p>
    <w:p w14:paraId="51DCE4D0" w14:textId="71FD1D88"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r w:rsidR="00A75FB8">
        <w:rPr>
          <w:lang w:val="en-US"/>
        </w:rPr>
        <w:t>.</w:t>
      </w:r>
    </w:p>
    <w:p w14:paraId="2242D1C3" w14:textId="6FE69BF1" w:rsidR="00460E91" w:rsidRDefault="00460E91" w:rsidP="00460E91">
      <w:pPr>
        <w:pStyle w:val="B1"/>
      </w:pPr>
      <w:r w:rsidRPr="00761E08">
        <w:t>-</w:t>
      </w:r>
      <w:r w:rsidRPr="00761E08">
        <w:tab/>
      </w:r>
      <w:r>
        <w:t>SMF/MME/PGW-C</w:t>
      </w:r>
      <w:r w:rsidR="00A75FB8">
        <w:t>:</w:t>
      </w:r>
    </w:p>
    <w:p w14:paraId="7875E347" w14:textId="4E8A7072" w:rsidR="00460E91" w:rsidRDefault="00460E91" w:rsidP="00A75FB8">
      <w:pPr>
        <w:pStyle w:val="B2"/>
      </w:pPr>
      <w:r>
        <w:t>-</w:t>
      </w:r>
      <w:r>
        <w:tab/>
        <w:t>Handle dedicated APN/DNN for UAV communication</w:t>
      </w:r>
      <w:r w:rsidR="00A75FB8">
        <w:t>.</w:t>
      </w:r>
    </w:p>
    <w:p w14:paraId="5D9D18E5" w14:textId="6252DB7D" w:rsidR="00460E91" w:rsidRDefault="00460E91" w:rsidP="00A75FB8">
      <w:pPr>
        <w:pStyle w:val="B2"/>
      </w:pPr>
      <w:r>
        <w:t>-</w:t>
      </w:r>
      <w:r>
        <w:tab/>
        <w:t>Handle UAV communication indication in connectivity establishment request</w:t>
      </w:r>
      <w:r w:rsidR="00A75FB8">
        <w:t>:</w:t>
      </w:r>
    </w:p>
    <w:p w14:paraId="38FF2072" w14:textId="10321324" w:rsidR="00460E91" w:rsidRPr="002D3C5B" w:rsidRDefault="00460E91" w:rsidP="00A75FB8">
      <w:pPr>
        <w:pStyle w:val="B3"/>
      </w:pPr>
      <w:r>
        <w:t>-</w:t>
      </w:r>
      <w:r>
        <w:tab/>
        <w:t>Modify the UP connectivity to enable C2 communication</w:t>
      </w:r>
      <w:r w:rsidR="00A75FB8">
        <w:t>.</w:t>
      </w:r>
    </w:p>
    <w:p w14:paraId="070B848F" w14:textId="14290E3C" w:rsidR="00772FF2" w:rsidRPr="00117959" w:rsidRDefault="00772FF2" w:rsidP="00812305">
      <w:pPr>
        <w:pStyle w:val="Heading2"/>
        <w:rPr>
          <w:rFonts w:eastAsia="Malgun Gothic"/>
          <w:lang w:val="en-US" w:eastAsia="zh-CN"/>
        </w:rPr>
      </w:pPr>
      <w:bookmarkStart w:id="1512" w:name="_Toc50481892"/>
      <w:bookmarkStart w:id="1513" w:name="_Toc54846826"/>
      <w:bookmarkStart w:id="1514" w:name="_Toc57622370"/>
      <w:bookmarkStart w:id="1515" w:name="_Toc57624085"/>
      <w:bookmarkStart w:id="1516" w:name="_Toc57625775"/>
      <w:r w:rsidRPr="00117959">
        <w:rPr>
          <w:rFonts w:eastAsia="Malgun Gothic"/>
          <w:lang w:val="en-US" w:eastAsia="zh-CN"/>
        </w:rPr>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512"/>
      <w:bookmarkEnd w:id="1513"/>
      <w:bookmarkEnd w:id="1514"/>
      <w:bookmarkEnd w:id="1515"/>
      <w:bookmarkEnd w:id="1516"/>
    </w:p>
    <w:p w14:paraId="5FE92156" w14:textId="61687AC1" w:rsidR="00772FF2" w:rsidRDefault="00772FF2" w:rsidP="00812305">
      <w:pPr>
        <w:pStyle w:val="Heading3"/>
      </w:pPr>
      <w:bookmarkStart w:id="1517" w:name="_Toc31037102"/>
      <w:bookmarkStart w:id="1518" w:name="_Toc50481893"/>
      <w:bookmarkStart w:id="1519" w:name="_Toc54846827"/>
      <w:bookmarkStart w:id="1520" w:name="_Toc57622371"/>
      <w:bookmarkStart w:id="1521" w:name="_Toc57624086"/>
      <w:bookmarkStart w:id="1522" w:name="_Toc57625776"/>
      <w:r w:rsidRPr="00117959">
        <w:t>6.</w:t>
      </w:r>
      <w:r>
        <w:t>22</w:t>
      </w:r>
      <w:r w:rsidRPr="00117959">
        <w:t>.1</w:t>
      </w:r>
      <w:r w:rsidRPr="00117959">
        <w:tab/>
        <w:t>Introduction</w:t>
      </w:r>
      <w:bookmarkEnd w:id="1517"/>
      <w:bookmarkEnd w:id="1518"/>
      <w:bookmarkEnd w:id="1519"/>
      <w:bookmarkEnd w:id="1520"/>
      <w:bookmarkEnd w:id="1521"/>
      <w:bookmarkEnd w:id="1522"/>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523" w:name="_Toc50481894"/>
      <w:bookmarkStart w:id="1524" w:name="_Toc54846828"/>
      <w:bookmarkStart w:id="1525" w:name="_Toc57622372"/>
      <w:bookmarkStart w:id="1526" w:name="_Toc57624087"/>
      <w:bookmarkStart w:id="1527" w:name="_Toc57625777"/>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523"/>
      <w:bookmarkEnd w:id="1524"/>
      <w:bookmarkEnd w:id="1525"/>
      <w:bookmarkEnd w:id="1526"/>
      <w:bookmarkEnd w:id="1527"/>
    </w:p>
    <w:p w14:paraId="6F436B5B" w14:textId="0286F9E7" w:rsidR="00772FF2" w:rsidRPr="00AE182A" w:rsidRDefault="00772FF2" w:rsidP="00812305">
      <w:pPr>
        <w:pStyle w:val="Heading4"/>
        <w:rPr>
          <w:lang w:val="en-US" w:eastAsia="zh-CN"/>
        </w:rPr>
      </w:pPr>
      <w:bookmarkStart w:id="1528" w:name="_Toc50481895"/>
      <w:bookmarkStart w:id="1529" w:name="_Toc54846829"/>
      <w:bookmarkStart w:id="1530" w:name="_Toc57622373"/>
      <w:bookmarkStart w:id="1531" w:name="_Toc57624088"/>
      <w:bookmarkStart w:id="1532" w:name="_Toc57625778"/>
      <w:r w:rsidRPr="00AE182A">
        <w:t>6.</w:t>
      </w:r>
      <w:r w:rsidR="00812305">
        <w:t>22</w:t>
      </w:r>
      <w:r w:rsidRPr="00AE182A">
        <w:t>.2.1</w:t>
      </w:r>
      <w:r w:rsidRPr="00AE182A">
        <w:rPr>
          <w:rFonts w:hint="eastAsia"/>
        </w:rPr>
        <w:tab/>
      </w:r>
      <w:r w:rsidRPr="00C91C82">
        <w:t>Assumptions</w:t>
      </w:r>
      <w:bookmarkEnd w:id="1528"/>
      <w:bookmarkEnd w:id="1529"/>
      <w:bookmarkEnd w:id="1530"/>
      <w:bookmarkEnd w:id="1531"/>
      <w:bookmarkEnd w:id="1532"/>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2987509C"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USS referred throughout document is only a Remote ID USS.</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533" w:name="_Toc50481896"/>
      <w:bookmarkStart w:id="1534" w:name="_Toc54846830"/>
      <w:bookmarkStart w:id="1535" w:name="_Toc57622374"/>
      <w:bookmarkStart w:id="1536" w:name="_Toc57624089"/>
      <w:bookmarkStart w:id="1537" w:name="_Toc57625779"/>
      <w:r w:rsidRPr="00C91C82">
        <w:t>6.</w:t>
      </w:r>
      <w:r>
        <w:t>22</w:t>
      </w:r>
      <w:r w:rsidRPr="00C91C82">
        <w:t>.2.2</w:t>
      </w:r>
      <w:r w:rsidRPr="00C91C82">
        <w:rPr>
          <w:rFonts w:hint="eastAsia"/>
        </w:rPr>
        <w:tab/>
      </w:r>
      <w:r w:rsidRPr="00C91C82">
        <w:t>Overview of the solution</w:t>
      </w:r>
      <w:bookmarkEnd w:id="1533"/>
      <w:bookmarkEnd w:id="1534"/>
      <w:bookmarkEnd w:id="1535"/>
      <w:bookmarkEnd w:id="1536"/>
      <w:bookmarkEnd w:id="1537"/>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 xml:space="preserve">After the completion of the registration/attach procedure, the AMF/MME then requests the UAV UE to provide the CAA Level UAV Id. Once the CAA Level UAV Id is received from the UAV UE, the AMF/MME then sends a </w:t>
      </w:r>
      <w:r>
        <w:rPr>
          <w:rFonts w:eastAsia="Malgun Gothic"/>
          <w:lang w:eastAsia="zh-CN"/>
        </w:rPr>
        <w:lastRenderedPageBreak/>
        <w:t>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538" w:name="_Toc50481897"/>
      <w:bookmarkStart w:id="1539" w:name="_Toc54846831"/>
      <w:bookmarkStart w:id="1540" w:name="_Toc57622375"/>
      <w:bookmarkStart w:id="1541" w:name="_Toc57624090"/>
      <w:bookmarkStart w:id="1542" w:name="_Toc57625780"/>
      <w:r w:rsidRPr="00EB154D">
        <w:t>6.</w:t>
      </w:r>
      <w:r>
        <w:t>22</w:t>
      </w:r>
      <w:r w:rsidRPr="00EB154D">
        <w:t>.</w:t>
      </w:r>
      <w:r>
        <w:t>3</w:t>
      </w:r>
      <w:r w:rsidRPr="00EB154D">
        <w:rPr>
          <w:rFonts w:hint="eastAsia"/>
        </w:rPr>
        <w:tab/>
      </w:r>
      <w:r w:rsidRPr="00EB154D">
        <w:t>Procedures</w:t>
      </w:r>
      <w:bookmarkEnd w:id="1538"/>
      <w:bookmarkEnd w:id="1539"/>
      <w:bookmarkEnd w:id="1540"/>
      <w:bookmarkEnd w:id="1541"/>
      <w:bookmarkEnd w:id="1542"/>
    </w:p>
    <w:p w14:paraId="465B3106" w14:textId="003176E1" w:rsidR="00772FF2" w:rsidRPr="00785FCD" w:rsidRDefault="00772FF2" w:rsidP="00812305">
      <w:pPr>
        <w:pStyle w:val="Heading4"/>
        <w:rPr>
          <w:lang w:val="en-US" w:eastAsia="zh-CN"/>
        </w:rPr>
      </w:pPr>
      <w:bookmarkStart w:id="1543" w:name="_Toc50481898"/>
      <w:bookmarkStart w:id="1544" w:name="_Toc54846832"/>
      <w:bookmarkStart w:id="1545" w:name="_Toc57622376"/>
      <w:bookmarkStart w:id="1546" w:name="_Toc57624091"/>
      <w:bookmarkStart w:id="1547" w:name="_Toc57625781"/>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543"/>
      <w:bookmarkEnd w:id="1544"/>
      <w:bookmarkEnd w:id="1545"/>
      <w:bookmarkEnd w:id="1546"/>
      <w:bookmarkEnd w:id="1547"/>
    </w:p>
    <w:p w14:paraId="0ABBF0D2" w14:textId="77777777" w:rsidR="00772FF2" w:rsidRDefault="00772FF2" w:rsidP="00F669A2">
      <w:pPr>
        <w:pStyle w:val="TH"/>
      </w:pPr>
      <w:r>
        <w:object w:dxaOrig="10081" w:dyaOrig="8801" w14:anchorId="0B34FC33">
          <v:shape id="_x0000_i1062" type="#_x0000_t75" style="width:482.1pt;height:419.9pt" o:ole="">
            <v:imagedata r:id="rId94" o:title=""/>
          </v:shape>
          <o:OLEObject Type="Embed" ProgID="Visio.Drawing.15" ShapeID="_x0000_i1062" DrawAspect="Content" ObjectID="_1668241373" r:id="rId95"/>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lastRenderedPageBreak/>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548" w:name="_Toc50481899"/>
      <w:bookmarkStart w:id="1549" w:name="_Toc54846833"/>
      <w:bookmarkStart w:id="1550" w:name="_Toc57622377"/>
      <w:bookmarkStart w:id="1551" w:name="_Toc57624092"/>
      <w:bookmarkStart w:id="1552" w:name="_Toc57625782"/>
      <w:r w:rsidRPr="00EB154D">
        <w:t>6.</w:t>
      </w:r>
      <w:r>
        <w:t>22</w:t>
      </w:r>
      <w:r w:rsidRPr="00EB154D">
        <w:t>.</w:t>
      </w:r>
      <w:r w:rsidRPr="00EB154D">
        <w:rPr>
          <w:rFonts w:hint="eastAsia"/>
        </w:rPr>
        <w:t>4</w:t>
      </w:r>
      <w:r w:rsidRPr="00EB154D">
        <w:tab/>
        <w:t>Impacts on existing entities and interfaces</w:t>
      </w:r>
      <w:bookmarkEnd w:id="1548"/>
      <w:bookmarkEnd w:id="1549"/>
      <w:bookmarkEnd w:id="1550"/>
      <w:bookmarkEnd w:id="1551"/>
      <w:bookmarkEnd w:id="1552"/>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553" w:name="_Toc50481900"/>
      <w:bookmarkStart w:id="1554" w:name="_Toc54846834"/>
      <w:bookmarkStart w:id="1555" w:name="_Toc57622378"/>
      <w:bookmarkStart w:id="1556" w:name="_Toc57624093"/>
      <w:bookmarkStart w:id="1557" w:name="_Toc57625783"/>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553"/>
      <w:bookmarkEnd w:id="1554"/>
      <w:bookmarkEnd w:id="1555"/>
      <w:bookmarkEnd w:id="1556"/>
      <w:bookmarkEnd w:id="1557"/>
    </w:p>
    <w:p w14:paraId="1956C38B" w14:textId="678D720D" w:rsidR="00812305" w:rsidRDefault="00812305" w:rsidP="00812305">
      <w:pPr>
        <w:pStyle w:val="Heading3"/>
      </w:pPr>
      <w:bookmarkStart w:id="1558" w:name="_Toc50481901"/>
      <w:bookmarkStart w:id="1559" w:name="_Toc54846835"/>
      <w:bookmarkStart w:id="1560" w:name="_Toc57622379"/>
      <w:bookmarkStart w:id="1561" w:name="_Toc57624094"/>
      <w:bookmarkStart w:id="1562" w:name="_Toc57625784"/>
      <w:r w:rsidRPr="00117959">
        <w:t>6.</w:t>
      </w:r>
      <w:r>
        <w:t>23</w:t>
      </w:r>
      <w:r w:rsidRPr="00117959">
        <w:t>.1</w:t>
      </w:r>
      <w:r w:rsidRPr="00117959">
        <w:tab/>
        <w:t>Introduction</w:t>
      </w:r>
      <w:bookmarkEnd w:id="1558"/>
      <w:bookmarkEnd w:id="1559"/>
      <w:bookmarkEnd w:id="1560"/>
      <w:bookmarkEnd w:id="1561"/>
      <w:bookmarkEnd w:id="1562"/>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lastRenderedPageBreak/>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563" w:name="_Toc50481902"/>
      <w:bookmarkStart w:id="1564" w:name="_Toc54846836"/>
      <w:bookmarkStart w:id="1565" w:name="_Toc57622380"/>
      <w:bookmarkStart w:id="1566" w:name="_Toc57624095"/>
      <w:bookmarkStart w:id="1567" w:name="_Toc57625785"/>
      <w:r w:rsidRPr="00AE4A03">
        <w:t>6.</w:t>
      </w:r>
      <w:r>
        <w:t>23</w:t>
      </w:r>
      <w:r w:rsidRPr="00AE4A03">
        <w:t>.2</w:t>
      </w:r>
      <w:r w:rsidRPr="00AE4A03">
        <w:rPr>
          <w:rFonts w:hint="eastAsia"/>
        </w:rPr>
        <w:tab/>
      </w:r>
      <w:r w:rsidRPr="00AE4A03">
        <w:t xml:space="preserve">Functional </w:t>
      </w:r>
      <w:r w:rsidRPr="00AE4A03">
        <w:rPr>
          <w:rFonts w:hint="eastAsia"/>
        </w:rPr>
        <w:t>Description</w:t>
      </w:r>
      <w:bookmarkEnd w:id="1563"/>
      <w:bookmarkEnd w:id="1564"/>
      <w:bookmarkEnd w:id="1565"/>
      <w:bookmarkEnd w:id="1566"/>
      <w:bookmarkEnd w:id="1567"/>
    </w:p>
    <w:p w14:paraId="43ECD5CF" w14:textId="7F2941EA" w:rsidR="00812305" w:rsidRPr="00AE182A" w:rsidRDefault="00812305" w:rsidP="00812305">
      <w:pPr>
        <w:pStyle w:val="Heading4"/>
        <w:rPr>
          <w:lang w:val="en-US" w:eastAsia="zh-CN"/>
        </w:rPr>
      </w:pPr>
      <w:bookmarkStart w:id="1568" w:name="_Toc50481903"/>
      <w:bookmarkStart w:id="1569" w:name="_Toc54846837"/>
      <w:bookmarkStart w:id="1570" w:name="_Toc57622381"/>
      <w:bookmarkStart w:id="1571" w:name="_Toc57624096"/>
      <w:bookmarkStart w:id="1572" w:name="_Toc57625786"/>
      <w:r w:rsidRPr="00AE182A">
        <w:t>6.</w:t>
      </w:r>
      <w:r>
        <w:t>23</w:t>
      </w:r>
      <w:r w:rsidRPr="00AE182A">
        <w:t>.2.1</w:t>
      </w:r>
      <w:r w:rsidRPr="00AE182A">
        <w:rPr>
          <w:rFonts w:hint="eastAsia"/>
        </w:rPr>
        <w:tab/>
      </w:r>
      <w:r w:rsidRPr="00C91C82">
        <w:t>Assumptions</w:t>
      </w:r>
      <w:bookmarkEnd w:id="1568"/>
      <w:bookmarkEnd w:id="1569"/>
      <w:bookmarkEnd w:id="1570"/>
      <w:bookmarkEnd w:id="1571"/>
      <w:bookmarkEnd w:id="1572"/>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7F55583" w:rsidR="00812305" w:rsidRDefault="00812305" w:rsidP="00812305">
      <w:pPr>
        <w:pStyle w:val="B1"/>
        <w:rPr>
          <w:lang w:eastAsia="zh-CN"/>
        </w:rPr>
      </w:pPr>
      <w:r>
        <w:rPr>
          <w:lang w:eastAsia="zh-CN"/>
        </w:rPr>
        <w:t>-</w:t>
      </w:r>
      <w:r>
        <w:rPr>
          <w:lang w:eastAsia="zh-CN"/>
        </w:rPr>
        <w:tab/>
        <w:t xml:space="preserve">At 3GPP level the UAV </w:t>
      </w:r>
      <w:r w:rsidR="007C2A6A">
        <w:rPr>
          <w:lang w:eastAsia="zh-CN"/>
        </w:rPr>
        <w:t xml:space="preserve">is </w:t>
      </w:r>
      <w:r>
        <w:rPr>
          <w:lang w:eastAsia="zh-CN"/>
        </w:rPr>
        <w:t>publicly identified by an MNO assigned GPSI in the form of an External Identifier.</w:t>
      </w:r>
    </w:p>
    <w:p w14:paraId="681A0CD6" w14:textId="49DE7ADA" w:rsidR="00812305" w:rsidRDefault="00812305" w:rsidP="00812305">
      <w:pPr>
        <w:pStyle w:val="B1"/>
        <w:rPr>
          <w:lang w:eastAsia="zh-CN"/>
        </w:rPr>
      </w:pPr>
      <w:r>
        <w:rPr>
          <w:lang w:eastAsia="zh-CN"/>
        </w:rPr>
        <w:t>-</w:t>
      </w:r>
      <w:r>
        <w:rPr>
          <w:lang w:eastAsia="zh-CN"/>
        </w:rPr>
        <w:tab/>
        <w:t>The UAV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9817557" w:rsidR="00F669A2" w:rsidRDefault="00F669A2" w:rsidP="00F669A2">
      <w:pPr>
        <w:pStyle w:val="B1"/>
        <w:rPr>
          <w:lang w:eastAsia="zh-CN"/>
        </w:rPr>
      </w:pPr>
      <w:r>
        <w:rPr>
          <w:lang w:eastAsia="zh-CN"/>
        </w:rPr>
        <w:t>-</w:t>
      </w:r>
      <w:r>
        <w:rPr>
          <w:lang w:eastAsia="zh-CN"/>
        </w:rPr>
        <w:tab/>
        <w:t>The UAV gets via means out of scope of 3GPP a USS/UTM address and this is included by the UAV in the request for the PDU session establishment. How the USS/UTM address is configured in UAV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348AD68B" w:rsidR="00F669A2" w:rsidRDefault="00F669A2" w:rsidP="00F669A2">
      <w:pPr>
        <w:pStyle w:val="B1"/>
        <w:rPr>
          <w:lang w:eastAsia="zh-CN"/>
        </w:rPr>
      </w:pPr>
      <w:r>
        <w:rPr>
          <w:lang w:eastAsia="zh-CN"/>
        </w:rPr>
        <w:t>-</w:t>
      </w:r>
      <w:r>
        <w:rPr>
          <w:lang w:eastAsia="zh-CN"/>
        </w:rPr>
        <w:tab/>
        <w:t>For EPC, the PDN connections used by UAV are served by a combo SMF+</w:t>
      </w:r>
      <w:r w:rsidR="007C2A6A">
        <w:rPr>
          <w:lang w:eastAsia="zh-CN"/>
        </w:rPr>
        <w:t xml:space="preserve">PGW-C </w:t>
      </w:r>
      <w:r>
        <w:rPr>
          <w:lang w:eastAsia="zh-CN"/>
        </w:rPr>
        <w:t>regardless of whether the UAV support 5G NAS or whether their subscription allows access to 5GC. This allows reusing common procedures between EPC and 5GC; and of course, allows UAV/UAVC to freely move between 5GC and EPC coverage.</w:t>
      </w:r>
    </w:p>
    <w:p w14:paraId="17D7AAD4" w14:textId="4D555DE0"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EFF29DF" w:rsidR="00812305" w:rsidRDefault="00812305" w:rsidP="00812305">
      <w:pPr>
        <w:pStyle w:val="NO"/>
      </w:pPr>
      <w:r>
        <w:t>NOTE</w:t>
      </w:r>
      <w:r w:rsidR="00F669A2">
        <w:t> </w:t>
      </w:r>
      <w:r>
        <w:t>2:</w:t>
      </w:r>
      <w:r w:rsidR="00F669A2">
        <w:tab/>
      </w:r>
      <w:r>
        <w:t>APN used by the UAV for contacting the USS/UTM resolves to SMF+PGW</w:t>
      </w:r>
      <w:r w:rsidR="007C2A6A">
        <w:t>-C</w:t>
      </w:r>
      <w:r>
        <w:t xml:space="preserve"> only.</w:t>
      </w:r>
    </w:p>
    <w:p w14:paraId="76C5CF6D" w14:textId="7E7DE917"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647686">
        <w:t> WG</w:t>
      </w:r>
      <w:r w:rsidRPr="00F516D7">
        <w:t>3</w:t>
      </w:r>
      <w:r>
        <w:t>.</w:t>
      </w:r>
    </w:p>
    <w:p w14:paraId="0BFE4D5D" w14:textId="3520BE4E" w:rsidR="00812305" w:rsidRPr="00C91C82" w:rsidRDefault="00812305" w:rsidP="00812305">
      <w:pPr>
        <w:pStyle w:val="Heading4"/>
      </w:pPr>
      <w:bookmarkStart w:id="1573" w:name="_Toc50481904"/>
      <w:bookmarkStart w:id="1574" w:name="_Toc54846838"/>
      <w:bookmarkStart w:id="1575" w:name="_Toc57622382"/>
      <w:bookmarkStart w:id="1576" w:name="_Toc57624097"/>
      <w:bookmarkStart w:id="1577" w:name="_Toc57625787"/>
      <w:r w:rsidRPr="00C91C82">
        <w:t>6.</w:t>
      </w:r>
      <w:r>
        <w:t>23</w:t>
      </w:r>
      <w:r w:rsidRPr="00C91C82">
        <w:t>.2.2</w:t>
      </w:r>
      <w:r w:rsidRPr="00C91C82">
        <w:rPr>
          <w:rFonts w:hint="eastAsia"/>
        </w:rPr>
        <w:tab/>
      </w:r>
      <w:r w:rsidRPr="00C91C82">
        <w:t>Overview of the solution</w:t>
      </w:r>
      <w:bookmarkEnd w:id="1573"/>
      <w:bookmarkEnd w:id="1574"/>
      <w:bookmarkEnd w:id="1575"/>
      <w:bookmarkEnd w:id="1576"/>
      <w:bookmarkEnd w:id="1577"/>
    </w:p>
    <w:p w14:paraId="35EA9CC9" w14:textId="5A1C80C3"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w:t>
      </w:r>
      <w:r>
        <w:rPr>
          <w:rFonts w:eastAsia="Malgun Gothic"/>
          <w:lang w:eastAsia="zh-CN"/>
        </w:rPr>
        <w:lastRenderedPageBreak/>
        <w:t xml:space="preserve">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r w:rsidR="007C2A6A">
        <w:rPr>
          <w:rFonts w:eastAsia="Malgun Gothic"/>
          <w:lang w:eastAsia="zh-CN"/>
        </w:rPr>
        <w:t xml:space="preserve"> </w:t>
      </w:r>
      <w:r w:rsidR="007C2A6A">
        <w:rPr>
          <w:rFonts w:eastAsia="Malgun Gothic"/>
        </w:rPr>
        <w:t>In this release of specification, a networked UAVC is considered as a normal UE, without having any aerial subscription and without having the need for secondary authentication &amp; authorization by the USS/UTM. However, the concepts defined in the paper for authentication &amp; authorization of an UAV by the USS/UTM can be utilised for a networked UAVC also, if in future there is a need to do so.</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358D643F" w:rsidR="00812305" w:rsidRPr="003A0FE3" w:rsidRDefault="00812305" w:rsidP="00812305">
      <w:pPr>
        <w:rPr>
          <w:rFonts w:eastAsia="Malgun Gothic"/>
          <w:lang w:eastAsia="zh-CN"/>
        </w:rPr>
      </w:pPr>
      <w:r w:rsidRPr="003A0FE3">
        <w:rPr>
          <w:rFonts w:eastAsia="Malgun Gothic"/>
          <w:lang w:eastAsia="zh-CN"/>
        </w:rPr>
        <w:t>An overview of the solution is first provided for the case of a non-networked UAVC;</w:t>
      </w:r>
    </w:p>
    <w:p w14:paraId="3425D254" w14:textId="2DDC26E1" w:rsidR="00812305" w:rsidRPr="00207079" w:rsidRDefault="00812305" w:rsidP="00812305">
      <w:pPr>
        <w:pStyle w:val="NO"/>
        <w:rPr>
          <w:lang w:val="en-US"/>
        </w:rPr>
      </w:pPr>
      <w:r>
        <w:rPr>
          <w:lang w:val="en-US"/>
        </w:rPr>
        <w:t>NOTE</w:t>
      </w:r>
      <w:r w:rsidR="00A75FB8">
        <w:rPr>
          <w:lang w:val="en-US"/>
        </w:rPr>
        <w:t> </w:t>
      </w:r>
      <w:r>
        <w:rPr>
          <w:lang w:val="en-US"/>
        </w:rPr>
        <w:t>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63" type="#_x0000_t75" style="width:442.95pt;height:412.4pt" o:ole="">
            <v:imagedata r:id="rId96" o:title=""/>
          </v:shape>
          <o:OLEObject Type="Embed" ProgID="Visio.Drawing.15" ShapeID="_x0000_i1063" DrawAspect="Content" ObjectID="_1668241374" r:id="rId97"/>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6BD51225" w:rsidR="00812305" w:rsidRDefault="00812305" w:rsidP="00812305">
      <w:pPr>
        <w:rPr>
          <w:rFonts w:eastAsia="Malgun Gothic"/>
          <w:lang w:eastAsia="zh-CN"/>
        </w:rPr>
      </w:pPr>
      <w:r>
        <w:rPr>
          <w:rFonts w:eastAsia="Malgun Gothic"/>
          <w:lang w:eastAsia="zh-CN"/>
        </w:rPr>
        <w:lastRenderedPageBreak/>
        <w:t>For C2 communication the UAV</w:t>
      </w:r>
      <w:r w:rsidR="007C2A6A">
        <w:rPr>
          <w:rFonts w:eastAsia="Malgun Gothic"/>
          <w:lang w:eastAsia="zh-CN"/>
        </w:rPr>
        <w:t xml:space="preserve"> may</w:t>
      </w:r>
      <w:r>
        <w:rPr>
          <w:rFonts w:eastAsia="Malgun Gothic"/>
          <w:lang w:eastAsia="zh-CN"/>
        </w:rPr>
        <w:t xml:space="preserve"> establish a </w:t>
      </w:r>
      <w:r w:rsidR="00647686">
        <w:rPr>
          <w:rFonts w:eastAsia="Malgun Gothic"/>
          <w:lang w:eastAsia="zh-CN"/>
        </w:rPr>
        <w:t>second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After the </w:t>
      </w:r>
      <w:r w:rsidR="00647686">
        <w:rPr>
          <w:rFonts w:eastAsia="Malgun Gothic"/>
          <w:lang w:eastAsia="zh-CN"/>
        </w:rPr>
        <w:t>second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224238F6"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Control List (ACL) for the PDU session such that, using the </w:t>
      </w:r>
      <w:r w:rsidR="00647686">
        <w:rPr>
          <w:rFonts w:eastAsia="Malgun Gothic"/>
          <w:lang w:eastAsia="zh-CN"/>
        </w:rPr>
        <w:t>second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50519B1F"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0465CA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3:</w:t>
      </w:r>
      <w:r>
        <w:rPr>
          <w:rFonts w:eastAsia="Malgun Gothic"/>
          <w:lang w:eastAsia="zh-CN"/>
        </w:rPr>
        <w:tab/>
        <w:t xml:space="preserve">It is possible that by default the USS/UTM puts in the ACL it configures in the network its own IP in order to be able to take control of the UAV in case of </w:t>
      </w:r>
      <w:r w:rsidR="00A75FB8">
        <w:rPr>
          <w:rFonts w:eastAsia="Malgun Gothic"/>
          <w:lang w:eastAsia="zh-CN"/>
        </w:rPr>
        <w:t xml:space="preserve">an </w:t>
      </w:r>
      <w:r>
        <w:rPr>
          <w:rFonts w:eastAsia="Malgun Gothic"/>
          <w:lang w:eastAsia="zh-CN"/>
        </w:rPr>
        <w:t>issue; this depends on USS/UTM policies that are out of scope of 3GPP.</w:t>
      </w:r>
    </w:p>
    <w:p w14:paraId="18C4FE29" w14:textId="759499E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4:</w:t>
      </w:r>
      <w:r>
        <w:rPr>
          <w:rFonts w:eastAsia="Malgun Gothic"/>
          <w:lang w:eastAsia="zh-CN"/>
        </w:rPr>
        <w:tab/>
        <w:t>The UAV may establish additional one or more other PDU sessions for various other purposes and are not shown in above.</w:t>
      </w:r>
    </w:p>
    <w:p w14:paraId="58572ACF" w14:textId="561DD8C6" w:rsidR="00812305" w:rsidRDefault="007C2A6A" w:rsidP="00812305">
      <w:pPr>
        <w:rPr>
          <w:rFonts w:eastAsia="Malgun Gothic"/>
          <w:lang w:eastAsia="zh-CN"/>
        </w:rPr>
      </w:pPr>
      <w:r>
        <w:rPr>
          <w:rFonts w:eastAsia="Malgun Gothic"/>
        </w:rPr>
        <w:t xml:space="preserve">Although in this release of specification a networked UAVC is considered as a normal UE without any aerial subscription and without the need for any A&amp;A by USS/UTM </w:t>
      </w:r>
      <w:r w:rsidR="00812305">
        <w:rPr>
          <w:rFonts w:eastAsia="Malgun Gothic"/>
          <w:lang w:eastAsia="zh-CN"/>
        </w:rPr>
        <w:t xml:space="preserve">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below shows the solution overview with a networked UAVC</w:t>
      </w:r>
      <w:r>
        <w:rPr>
          <w:rFonts w:eastAsia="Malgun Gothic"/>
        </w:rPr>
        <w:t>, if in future such need arises to also perform A&amp;A for UAVC by the USS/UTM</w:t>
      </w:r>
      <w:r w:rsidR="00812305">
        <w:rPr>
          <w:rFonts w:eastAsia="Malgun Gothic"/>
          <w:lang w:eastAsia="zh-CN"/>
        </w:rPr>
        <w:t xml:space="preserve">. The UAV UE behaviour is independent of whether the UAVC is a networked or non-networked. In the case of a networked UAVC, as can be seen from the 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64" type="#_x0000_t75" style="width:442.95pt;height:412.4pt" o:ole="">
            <v:imagedata r:id="rId98" o:title=""/>
          </v:shape>
          <o:OLEObject Type="Embed" ProgID="Visio.Drawing.15" ShapeID="_x0000_i1064" DrawAspect="Content" ObjectID="_1668241375" r:id="rId99"/>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578" w:name="_Toc50481905"/>
      <w:bookmarkStart w:id="1579" w:name="_Toc54846839"/>
      <w:bookmarkStart w:id="1580" w:name="_Toc57622383"/>
      <w:bookmarkStart w:id="1581" w:name="_Toc57624098"/>
      <w:bookmarkStart w:id="1582" w:name="_Toc57625788"/>
      <w:r w:rsidRPr="00C91C82">
        <w:t>6.</w:t>
      </w:r>
      <w:r>
        <w:t>23</w:t>
      </w:r>
      <w:r w:rsidRPr="00C91C82">
        <w:t>.2.3</w:t>
      </w:r>
      <w:r w:rsidRPr="00C91C82">
        <w:rPr>
          <w:rFonts w:hint="eastAsia"/>
        </w:rPr>
        <w:tab/>
      </w:r>
      <w:r>
        <w:t>U</w:t>
      </w:r>
      <w:r w:rsidRPr="00C91C82">
        <w:t>sage of secondary DN AAA authentication / authorization</w:t>
      </w:r>
      <w:bookmarkEnd w:id="1578"/>
      <w:bookmarkEnd w:id="1579"/>
      <w:bookmarkEnd w:id="1580"/>
      <w:bookmarkEnd w:id="1581"/>
      <w:bookmarkEnd w:id="1582"/>
    </w:p>
    <w:p w14:paraId="5AB9089C" w14:textId="145ED7A1"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sidR="007C2A6A">
        <w:rPr>
          <w:rFonts w:eastAsia="Malgun Gothic"/>
          <w:lang w:eastAsia="zh-CN"/>
        </w:rPr>
        <w:t xml:space="preserve">enhances </w:t>
      </w:r>
      <w:r>
        <w:rPr>
          <w:rFonts w:eastAsia="Malgun Gothic"/>
          <w:lang w:eastAsia="zh-CN"/>
        </w:rPr>
        <w:t xml:space="preserve">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w:t>
      </w:r>
      <w:r w:rsidR="007C2A6A">
        <w:rPr>
          <w:rFonts w:eastAsia="Malgun Gothic"/>
        </w:rPr>
        <w:t xml:space="preserve">to expose a service based interface from SMF </w:t>
      </w:r>
      <w:r>
        <w:rPr>
          <w:rFonts w:eastAsia="Malgun Gothic"/>
          <w:lang w:eastAsia="zh-CN"/>
        </w:rPr>
        <w:t xml:space="preserve">to facilitate the USS/UTM to authenticate/authorize the UAV </w:t>
      </w:r>
      <w:r w:rsidR="007C2A6A" w:rsidRPr="003132D0">
        <w:rPr>
          <w:rFonts w:eastAsia="Malgun Gothic"/>
        </w:rPr>
        <w:t>using web based mechanism instead of an EAP based mechanism</w:t>
      </w:r>
      <w:r>
        <w:rPr>
          <w:rFonts w:eastAsia="Malgun Gothic"/>
          <w:lang w:eastAsia="zh-CN"/>
        </w:rPr>
        <w:t>.</w:t>
      </w:r>
    </w:p>
    <w:p w14:paraId="078C27FC" w14:textId="004469FD"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w:t>
      </w:r>
      <w:r w:rsidR="007C2A6A">
        <w:rPr>
          <w:rFonts w:eastAsia="Malgun Gothic"/>
          <w:lang w:eastAsia="zh-CN"/>
        </w:rPr>
        <w:t xml:space="preserve"> </w:t>
      </w:r>
      <w:r w:rsidR="007C2A6A">
        <w:rPr>
          <w:rFonts w:eastAsia="Malgun Gothic"/>
        </w:rPr>
        <w:t xml:space="preserve">introduces similar procedure as for 5GC, </w:t>
      </w:r>
      <w:r w:rsidR="007C2A6A">
        <w:rPr>
          <w:rFonts w:eastAsia="Malgun Gothic"/>
          <w:lang w:eastAsia="zh-CN"/>
        </w:rPr>
        <w:t xml:space="preserve">in the </w:t>
      </w:r>
      <w:r w:rsidRPr="00661713">
        <w:rPr>
          <w:rFonts w:eastAsia="Malgun Gothic"/>
          <w:lang w:eastAsia="zh-CN"/>
        </w:rPr>
        <w:t>SMF+PGW</w:t>
      </w:r>
      <w:r w:rsidR="007C2A6A">
        <w:rPr>
          <w:rFonts w:eastAsia="Malgun Gothic"/>
          <w:lang w:eastAsia="zh-CN"/>
        </w:rPr>
        <w:t>-C</w:t>
      </w:r>
      <w:r w:rsidRPr="00661713">
        <w:rPr>
          <w:rFonts w:eastAsia="Malgun Gothic"/>
          <w:lang w:eastAsia="zh-CN"/>
        </w:rPr>
        <w:t xml:space="preserve"> to facilitate the USS/UTM to authenticate/authorize the UAV and networked UAVC.</w:t>
      </w:r>
    </w:p>
    <w:p w14:paraId="30630FB3" w14:textId="6B7477A7" w:rsidR="007C2A6A" w:rsidRDefault="007C2A6A" w:rsidP="00812305">
      <w:pPr>
        <w:rPr>
          <w:rFonts w:eastAsia="Malgun Gothic"/>
          <w:lang w:eastAsia="zh-CN"/>
        </w:rPr>
      </w:pPr>
      <w:r>
        <w:rPr>
          <w:rFonts w:eastAsia="Malgun Gothic"/>
        </w:rPr>
        <w:t xml:space="preserve">It is proposed to use a new network function UAV NF (or alternatively enhance the existing NFs like NEF), that will provide a single interface towards the USS/UTM for authentication and authorization and for USS/UTM to access other 3GPP exposed services. </w:t>
      </w:r>
      <w:r>
        <w:t>The UAV NF may perform the USS/UTM selection (as described in clause 6.5.2.3) and will work as an intermediary between SMF (SMF+PGW-C) and USS/UTM for supporting the authentication &amp; authorization of the UAV.</w:t>
      </w:r>
    </w:p>
    <w:p w14:paraId="20A61066" w14:textId="124A8B8E" w:rsidR="00812305" w:rsidRDefault="00812305" w:rsidP="00812305">
      <w:pPr>
        <w:rPr>
          <w:rFonts w:eastAsia="Malgun Gothic"/>
          <w:lang w:eastAsia="zh-CN"/>
        </w:rPr>
      </w:pPr>
      <w:r>
        <w:rPr>
          <w:rFonts w:eastAsia="Malgun Gothic"/>
          <w:lang w:eastAsia="zh-CN"/>
        </w:rPr>
        <w:t>The UAV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lastRenderedPageBreak/>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50D885E6"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 The authorization data is also provided to the 3GPP network.</w:t>
      </w:r>
    </w:p>
    <w:p w14:paraId="2D8C3686" w14:textId="1D95B50E" w:rsidR="00812305" w:rsidRDefault="00812305" w:rsidP="00812305">
      <w:pPr>
        <w:rPr>
          <w:rFonts w:eastAsia="Malgun Gothic"/>
          <w:lang w:eastAsia="zh-CN"/>
        </w:rPr>
      </w:pPr>
      <w:r>
        <w:rPr>
          <w:rFonts w:eastAsia="Malgun Gothic"/>
          <w:lang w:eastAsia="zh-CN"/>
        </w:rPr>
        <w:t>The 3GPP system or the USS/UTM may initiate a re-authentication/re-authorization of the UAV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583" w:name="_Toc50481906"/>
      <w:bookmarkStart w:id="1584" w:name="_Toc54846840"/>
      <w:bookmarkStart w:id="1585" w:name="_Toc57622384"/>
      <w:bookmarkStart w:id="1586" w:name="_Toc57624099"/>
      <w:bookmarkStart w:id="1587" w:name="_Toc57625789"/>
      <w:r w:rsidRPr="00EB154D">
        <w:t>6.</w:t>
      </w:r>
      <w:r>
        <w:t>23</w:t>
      </w:r>
      <w:r w:rsidRPr="00EB154D">
        <w:t>.3</w:t>
      </w:r>
      <w:r w:rsidRPr="00EB154D">
        <w:rPr>
          <w:rFonts w:hint="eastAsia"/>
        </w:rPr>
        <w:tab/>
      </w:r>
      <w:r w:rsidRPr="00EB154D">
        <w:t>Procedures</w:t>
      </w:r>
      <w:bookmarkEnd w:id="1583"/>
      <w:bookmarkEnd w:id="1584"/>
      <w:bookmarkEnd w:id="1585"/>
      <w:bookmarkEnd w:id="1586"/>
      <w:bookmarkEnd w:id="1587"/>
    </w:p>
    <w:p w14:paraId="265B0EEB" w14:textId="4B6F7BAD" w:rsidR="00812305" w:rsidRPr="00785FCD" w:rsidRDefault="00812305" w:rsidP="00812305">
      <w:pPr>
        <w:pStyle w:val="Heading4"/>
        <w:rPr>
          <w:lang w:val="en-US" w:eastAsia="zh-CN"/>
        </w:rPr>
      </w:pPr>
      <w:bookmarkStart w:id="1588" w:name="_Toc50481907"/>
      <w:bookmarkStart w:id="1589" w:name="_Toc54846841"/>
      <w:bookmarkStart w:id="1590" w:name="_Toc57622385"/>
      <w:bookmarkStart w:id="1591" w:name="_Toc57624100"/>
      <w:bookmarkStart w:id="1592" w:name="_Toc57625790"/>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588"/>
      <w:bookmarkEnd w:id="1589"/>
      <w:bookmarkEnd w:id="1590"/>
      <w:bookmarkEnd w:id="1591"/>
      <w:bookmarkEnd w:id="1592"/>
    </w:p>
    <w:p w14:paraId="0E58171B" w14:textId="1B715210" w:rsidR="00812305" w:rsidRDefault="00812305" w:rsidP="00812305">
      <w:pPr>
        <w:rPr>
          <w:rFonts w:eastAsia="Malgun Gothic"/>
          <w:lang w:val="en-IN"/>
        </w:rPr>
      </w:pPr>
      <w:r>
        <w:rPr>
          <w:rFonts w:eastAsia="Malgun Gothic"/>
          <w:lang w:val="en-IN"/>
        </w:rPr>
        <w:t>The procedure for UAV authentication</w:t>
      </w:r>
      <w:r w:rsidR="007C2A6A">
        <w:rPr>
          <w:rFonts w:eastAsia="Malgun Gothic"/>
          <w:lang w:val="en-IN"/>
        </w:rPr>
        <w:t xml:space="preserve"> and </w:t>
      </w:r>
      <w:r>
        <w:rPr>
          <w:rFonts w:eastAsia="Malgun Gothic"/>
          <w:lang w:val="en-IN"/>
        </w:rPr>
        <w:t xml:space="preserve">authorization and </w:t>
      </w:r>
      <w:r w:rsidR="007C2A6A">
        <w:rPr>
          <w:rFonts w:eastAsia="Malgun Gothic"/>
          <w:lang w:val="en-IN"/>
        </w:rPr>
        <w:t xml:space="preserve">further authentication and authorization of </w:t>
      </w:r>
      <w:r>
        <w:rPr>
          <w:rFonts w:eastAsia="Malgun Gothic"/>
          <w:lang w:val="en-IN"/>
        </w:rPr>
        <w:t>C2 communication establishment by the USS/UTM during PDU session establishment in a 5GC network is depicted in Figure 6.23.3.1-1 below.</w:t>
      </w:r>
    </w:p>
    <w:bookmarkStart w:id="1593" w:name="_Ref45736463"/>
    <w:p w14:paraId="5E8E8607" w14:textId="6566011C" w:rsidR="007B4449" w:rsidRPr="00DD109B" w:rsidRDefault="007C2A6A" w:rsidP="00F669A2">
      <w:pPr>
        <w:pStyle w:val="TH"/>
      </w:pPr>
      <w:r>
        <w:object w:dxaOrig="10040" w:dyaOrig="11120" w14:anchorId="58ED4EA3">
          <v:shape id="_x0000_i1065" type="#_x0000_t75" style="width:482.7pt;height:533.95pt" o:ole="">
            <v:imagedata r:id="rId100" o:title=""/>
          </v:shape>
          <o:OLEObject Type="Embed" ProgID="Visio.Drawing.15" ShapeID="_x0000_i1065" DrawAspect="Content" ObjectID="_1668241376" r:id="rId101"/>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593"/>
      <w:r w:rsidRPr="003A371C">
        <w:rPr>
          <w:lang w:eastAsia="zh-CN"/>
        </w:rPr>
        <w:t xml:space="preserve">1: </w:t>
      </w:r>
      <w:bookmarkStart w:id="1594" w:name="_Hlk46499283"/>
      <w:r w:rsidRPr="003A371C">
        <w:rPr>
          <w:lang w:eastAsia="zh-CN"/>
        </w:rPr>
        <w:t>Authentication/authorization and C2 communication establishment for UAV/UAVC by USS/UTM via 5GC</w:t>
      </w:r>
      <w:bookmarkEnd w:id="1594"/>
    </w:p>
    <w:p w14:paraId="647B1018" w14:textId="432717F2" w:rsidR="00812305" w:rsidRDefault="00812305" w:rsidP="00812305">
      <w:pPr>
        <w:pStyle w:val="B1"/>
        <w:rPr>
          <w:rFonts w:eastAsia="Malgun Gothic"/>
          <w:lang w:val="en-IN"/>
        </w:rPr>
      </w:pPr>
      <w:r>
        <w:rPr>
          <w:rFonts w:eastAsia="Malgun Gothic"/>
          <w:lang w:val="en-IN"/>
        </w:rPr>
        <w:t>1.</w:t>
      </w:r>
      <w:r>
        <w:rPr>
          <w:rFonts w:eastAsia="Malgun Gothic"/>
          <w:lang w:val="en-IN"/>
        </w:rPr>
        <w:tab/>
        <w:t>The UAV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2B5B44A8" w:rsidR="00812305" w:rsidRDefault="00812305" w:rsidP="00812305">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1:</w:t>
      </w:r>
      <w:r w:rsidR="00647686">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p>
    <w:p w14:paraId="10F2D410" w14:textId="78504FF0" w:rsidR="00812305" w:rsidRDefault="00812305" w:rsidP="00812305">
      <w:pPr>
        <w:pStyle w:val="B1"/>
        <w:rPr>
          <w:rFonts w:eastAsia="Malgun Gothic"/>
          <w:lang w:val="en-IN"/>
        </w:rPr>
      </w:pPr>
      <w:r>
        <w:rPr>
          <w:rFonts w:eastAsia="Malgun Gothic"/>
          <w:lang w:val="en-IN"/>
        </w:rPr>
        <w:t>2.</w:t>
      </w:r>
      <w:r>
        <w:rPr>
          <w:rFonts w:eastAsia="Malgun Gothic"/>
          <w:lang w:val="en-IN"/>
        </w:rPr>
        <w:tab/>
        <w:t xml:space="preserve">The UAV </w:t>
      </w:r>
      <w:r w:rsidR="007C2A6A">
        <w:rPr>
          <w:rFonts w:eastAsia="Malgun Gothic"/>
          <w:lang w:val="en-IN"/>
        </w:rPr>
        <w:t xml:space="preserve">initiates a </w:t>
      </w:r>
      <w:r>
        <w:rPr>
          <w:rFonts w:eastAsia="Malgun Gothic"/>
          <w:lang w:val="en-IN"/>
        </w:rPr>
        <w:t xml:space="preserve">PDU session </w:t>
      </w:r>
      <w:r w:rsidR="007C2A6A">
        <w:rPr>
          <w:rFonts w:eastAsia="Malgun Gothic"/>
          <w:lang w:val="en-IN"/>
        </w:rPr>
        <w:t xml:space="preserve">establishment request </w:t>
      </w:r>
      <w:r>
        <w:rPr>
          <w:rFonts w:eastAsia="Malgun Gothic"/>
          <w:lang w:val="en-IN"/>
        </w:rPr>
        <w:t xml:space="preserve">for communication with USS/UTM. </w:t>
      </w:r>
    </w:p>
    <w:p w14:paraId="1FABD61F" w14:textId="77777777" w:rsidR="007C2A6A" w:rsidRDefault="007C2A6A" w:rsidP="007C2A6A">
      <w:pPr>
        <w:pStyle w:val="B1"/>
        <w:rPr>
          <w:rFonts w:eastAsia="Malgun Gothic"/>
          <w:lang w:val="en-IN"/>
        </w:rPr>
      </w:pPr>
      <w:r>
        <w:rPr>
          <w:rFonts w:eastAsia="Malgun Gothic"/>
          <w:lang w:val="en-IN"/>
        </w:rPr>
        <w:t>3.</w:t>
      </w:r>
      <w:r>
        <w:rPr>
          <w:rFonts w:eastAsia="Malgun Gothic"/>
          <w:lang w:val="en-IN"/>
        </w:rPr>
        <w:tab/>
        <w:t xml:space="preserve">Based on the UAV UE's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 </w:t>
      </w:r>
      <w:r w:rsidRPr="0004162E">
        <w:rPr>
          <w:lang w:val="en-US"/>
        </w:rPr>
        <w:t xml:space="preserve">It is assumed that the UAV is </w:t>
      </w:r>
      <w:r w:rsidRPr="0004162E">
        <w:rPr>
          <w:lang w:val="en-US"/>
        </w:rPr>
        <w:lastRenderedPageBreak/>
        <w:t>configured with the appropriate S-NSSAI and DNN to use or that the 3GPP Network has configured the Default S-NSSAI and Default DNN to be dedicated for UAV-USS/UTM connectivity.</w:t>
      </w:r>
    </w:p>
    <w:p w14:paraId="1E421371" w14:textId="77777777" w:rsidR="007C2A6A" w:rsidRDefault="007C2A6A" w:rsidP="007C2A6A">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 for the given SUPI obtained from the AMF.</w:t>
      </w:r>
    </w:p>
    <w:p w14:paraId="67F0A805" w14:textId="77777777" w:rsidR="007C2A6A" w:rsidRDefault="007C2A6A" w:rsidP="007C2A6A">
      <w:pPr>
        <w:pStyle w:val="B1"/>
        <w:rPr>
          <w:rFonts w:eastAsia="Malgun Gothic"/>
          <w:lang w:val="en-IN"/>
        </w:rPr>
      </w:pPr>
      <w:r>
        <w:rPr>
          <w:rFonts w:eastAsia="Malgun Gothic"/>
          <w:lang w:val="en-IN"/>
        </w:rPr>
        <w:tab/>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 request to the </w:t>
      </w:r>
      <w:r>
        <w:rPr>
          <w:rFonts w:eastAsia="Malgun Gothic"/>
          <w:lang w:val="en-IN"/>
        </w:rPr>
        <w:t>UAV</w:t>
      </w:r>
      <w:r w:rsidRPr="00DE0668">
        <w:rPr>
          <w:rFonts w:eastAsia="Malgun Gothic"/>
          <w:lang w:val="en-IN"/>
        </w:rPr>
        <w:t xml:space="preserve"> to fetch the USS/UTM specific identifier</w:t>
      </w:r>
      <w:r>
        <w:rPr>
          <w:rFonts w:eastAsia="Malgun Gothic"/>
          <w:lang w:val="en-IN"/>
        </w:rPr>
        <w:t xml:space="preserve"> (e.g. CAA-Level UAV ID) and (optionally) a USS/UTM address</w:t>
      </w:r>
      <w:r w:rsidRPr="00DE0668">
        <w:rPr>
          <w:rFonts w:eastAsia="Malgun Gothic"/>
          <w:lang w:val="en-IN"/>
        </w:rPr>
        <w:t xml:space="preserve"> for secondary authentication if it was not already provided by the UAV in step </w:t>
      </w:r>
      <w:r>
        <w:rPr>
          <w:rFonts w:eastAsia="Malgun Gothic"/>
          <w:lang w:val="en-IN"/>
        </w:rPr>
        <w:t>2</w:t>
      </w:r>
      <w:r w:rsidRPr="00DE0668">
        <w:rPr>
          <w:rFonts w:eastAsia="Malgun Gothic"/>
          <w:lang w:val="en-IN"/>
        </w:rPr>
        <w:t xml:space="preserve"> above.</w:t>
      </w:r>
    </w:p>
    <w:p w14:paraId="166ABD15" w14:textId="77777777" w:rsidR="007C2A6A" w:rsidRDefault="007C2A6A" w:rsidP="007C2A6A">
      <w:pPr>
        <w:pStyle w:val="B1"/>
        <w:rPr>
          <w:rFonts w:eastAsia="Malgun Gothic"/>
          <w:lang w:val="en-IN"/>
        </w:rPr>
      </w:pPr>
      <w:r>
        <w:rPr>
          <w:rFonts w:eastAsia="Malgun Gothic"/>
          <w:lang w:val="en-IN"/>
        </w:rPr>
        <w:tab/>
        <w:t xml:space="preserve">The SMF send UAV authentication &amp; authorization request to the UAV NF including the CAA-Level UAV ID received from the UAV UE, the GPSI (e.g. External Identifier of the UE) and USS/UTM address if received. </w:t>
      </w:r>
      <w:r w:rsidRPr="003132D0">
        <w:rPr>
          <w:rFonts w:eastAsia="Malgun Gothic"/>
          <w:lang w:val="en-IN"/>
        </w:rPr>
        <w:t>The SMF may also reserve an IP address for the PDU session and include the UE IP address information in the UAV authentication &amp; authorization request to the UAV NF.</w:t>
      </w:r>
    </w:p>
    <w:p w14:paraId="17E48C5F" w14:textId="77777777" w:rsidR="007C2A6A" w:rsidRDefault="007C2A6A" w:rsidP="007C2A6A">
      <w:pPr>
        <w:pStyle w:val="B1"/>
        <w:rPr>
          <w:rFonts w:eastAsia="Malgun Gothic"/>
          <w:lang w:val="en-IN"/>
        </w:rPr>
      </w:pPr>
      <w:r>
        <w:rPr>
          <w:rFonts w:eastAsia="Malgun Gothic"/>
          <w:lang w:val="en-IN"/>
        </w:rPr>
        <w:t>5.</w:t>
      </w:r>
      <w:r>
        <w:rPr>
          <w:rFonts w:eastAsia="Malgun Gothic"/>
          <w:lang w:val="en-IN"/>
        </w:rPr>
        <w:tab/>
        <w:t xml:space="preserve">UAV NF shall verify that the USS/UTM address provided by the UAV can be trusted. </w:t>
      </w:r>
      <w:r w:rsidRPr="00DB2FC7">
        <w:rPr>
          <w:rFonts w:eastAsia="Malgun Gothic"/>
          <w:lang w:val="en-IN"/>
        </w:rPr>
        <w:t xml:space="preserve">If the USS/UTM address provided by the UAV is an FQDN, </w:t>
      </w:r>
      <w:r>
        <w:rPr>
          <w:rFonts w:eastAsia="Malgun Gothic"/>
          <w:lang w:val="en-IN"/>
        </w:rPr>
        <w:t>UAV NF</w:t>
      </w:r>
      <w:r w:rsidRPr="00DB2FC7">
        <w:rPr>
          <w:rFonts w:eastAsia="Malgun Gothic"/>
          <w:lang w:val="en-IN"/>
        </w:rPr>
        <w:t xml:space="preserve"> uses DNS resolution to find out the IP address of the USS/UTM.</w:t>
      </w:r>
      <w:r>
        <w:rPr>
          <w:rFonts w:eastAsia="Malgun Gothic"/>
          <w:lang w:val="en-IN"/>
        </w:rPr>
        <w:t xml:space="preserve"> The UAV NF forwards the UAV authentication &amp; authorization request to the selected USS/UTM</w:t>
      </w:r>
      <w:r w:rsidRPr="00DB2FC7">
        <w:rPr>
          <w:rFonts w:eastAsia="Malgun Gothic"/>
          <w:lang w:val="en-IN"/>
        </w:rPr>
        <w:t>.</w:t>
      </w:r>
    </w:p>
    <w:p w14:paraId="35E9E5C4" w14:textId="354EB406" w:rsidR="007C2A6A" w:rsidRDefault="007C2A6A" w:rsidP="007C2A6A">
      <w:pPr>
        <w:pStyle w:val="B1"/>
        <w:rPr>
          <w:rFonts w:eastAsia="Malgun Gothic"/>
          <w:lang w:val="en-IN"/>
        </w:rPr>
      </w:pPr>
      <w:r>
        <w:rPr>
          <w:rFonts w:eastAsia="Malgun Gothic"/>
          <w:lang w:val="en-IN"/>
        </w:rPr>
        <w:t>6.</w:t>
      </w:r>
      <w:r>
        <w:rPr>
          <w:rFonts w:eastAsia="Malgun Gothic"/>
          <w:lang w:val="en-IN"/>
        </w:rPr>
        <w:tab/>
        <w:t xml:space="preserve">Depending on the security </w:t>
      </w:r>
      <w:r w:rsidR="00A75FB8">
        <w:rPr>
          <w:rFonts w:eastAsia="Malgun Gothic"/>
          <w:lang w:val="en-IN"/>
        </w:rPr>
        <w:t>mechanism</w:t>
      </w:r>
      <w:r>
        <w:rPr>
          <w:rFonts w:eastAsia="Malgun Gothic"/>
          <w:lang w:val="en-IN"/>
        </w:rPr>
        <w:t>, multiple roundtrip messages may be exchanged between the UAV and USS/UTM.</w:t>
      </w:r>
    </w:p>
    <w:p w14:paraId="69204E17" w14:textId="1402A4E9" w:rsidR="007C2A6A" w:rsidRPr="00A75FB8" w:rsidRDefault="007C2A6A" w:rsidP="007C2A6A">
      <w:pPr>
        <w:pStyle w:val="NO"/>
        <w:rPr>
          <w:rFonts w:eastAsia="Malgun Gothic"/>
        </w:rPr>
      </w:pPr>
      <w:r w:rsidRPr="00A75FB8">
        <w:t>NOTE</w:t>
      </w:r>
      <w:r w:rsidR="00A75FB8" w:rsidRPr="00A75FB8">
        <w:t> </w:t>
      </w:r>
      <w:r w:rsidRPr="00A75FB8">
        <w:t>2:</w:t>
      </w:r>
      <w:r w:rsidRPr="00A75FB8">
        <w:tab/>
        <w:t>Security details will be determined by SA WG3.</w:t>
      </w:r>
    </w:p>
    <w:p w14:paraId="1760C9E9" w14:textId="77777777" w:rsidR="007C2A6A" w:rsidRDefault="007C2A6A" w:rsidP="007C2A6A">
      <w:pPr>
        <w:pStyle w:val="B1"/>
        <w:rPr>
          <w:rFonts w:eastAsia="Malgun Gothic"/>
          <w:lang w:val="en-IN"/>
        </w:rPr>
      </w:pPr>
      <w:r>
        <w:rPr>
          <w:rFonts w:eastAsia="Malgun Gothic"/>
          <w:lang w:val="en-IN"/>
        </w:rPr>
        <w:t>7.</w:t>
      </w:r>
      <w:r>
        <w:rPr>
          <w:rFonts w:eastAsia="Malgun Gothic"/>
          <w:lang w:val="en-IN"/>
        </w:rPr>
        <w:tab/>
        <w:t>If the authentication &amp; authorization was successful at USS/UTM, the USS/UTM provides the successful response with authorization information to the UAV NF. The USS/UTM may maintain a mapping of the CAA-Level UAV ID and the 3GPP level UAV ID (i.e. the GPSI) to further access services exposed by the 3GPP network using the 3GPP level UAV ID.</w:t>
      </w:r>
    </w:p>
    <w:p w14:paraId="772EA54A" w14:textId="77777777" w:rsidR="007C2A6A" w:rsidRDefault="007C2A6A" w:rsidP="007C2A6A">
      <w:pPr>
        <w:pStyle w:val="B1"/>
        <w:rPr>
          <w:rFonts w:eastAsia="Malgun Gothic"/>
          <w:lang w:val="en-IN"/>
        </w:rPr>
      </w:pPr>
      <w:r>
        <w:rPr>
          <w:rFonts w:eastAsia="Malgun Gothic"/>
          <w:lang w:val="en-IN"/>
        </w:rPr>
        <w:t>8.</w:t>
      </w:r>
      <w:r>
        <w:rPr>
          <w:rFonts w:eastAsia="Malgun Gothic"/>
          <w:lang w:val="en-IN"/>
        </w:rPr>
        <w:tab/>
        <w:t>The UAV NF provides the UAV A&amp;A response to the SMF.</w:t>
      </w:r>
    </w:p>
    <w:p w14:paraId="53880A2F" w14:textId="77777777" w:rsidR="007C2A6A" w:rsidRDefault="007C2A6A" w:rsidP="007C2A6A">
      <w:pPr>
        <w:pStyle w:val="B1"/>
        <w:rPr>
          <w:rFonts w:eastAsia="Malgun Gothic"/>
          <w:lang w:val="en-IN"/>
        </w:rPr>
      </w:pPr>
      <w:r>
        <w:rPr>
          <w:rFonts w:eastAsia="Malgun Gothic"/>
          <w:lang w:val="en-IN"/>
        </w:rPr>
        <w:t>9.</w:t>
      </w:r>
      <w:r>
        <w:rPr>
          <w:rFonts w:eastAsia="Malgun Gothic"/>
          <w:lang w:val="en-IN"/>
        </w:rPr>
        <w:tab/>
        <w:t>After successful authorization by the USS/UTM, further PDU session establishment procedure is continued.</w:t>
      </w:r>
    </w:p>
    <w:p w14:paraId="24FB821F" w14:textId="4DF3884C" w:rsidR="007C2A6A" w:rsidRDefault="007C2A6A" w:rsidP="007C2A6A">
      <w:pPr>
        <w:pStyle w:val="B1"/>
        <w:rPr>
          <w:rFonts w:eastAsia="Malgun Gothic"/>
          <w:lang w:val="en-IN"/>
        </w:rPr>
      </w:pPr>
      <w:r>
        <w:rPr>
          <w:rFonts w:eastAsia="Malgun Gothic"/>
          <w:lang w:val="en-IN"/>
        </w:rPr>
        <w:t>10.</w:t>
      </w:r>
      <w:r>
        <w:rPr>
          <w:rFonts w:eastAsia="Malgun Gothic"/>
          <w:lang w:val="en-IN"/>
        </w:rPr>
        <w:tab/>
        <w:t xml:space="preserve">SMF may notify the USS/UTM the IP address(es) allocated to the UAV via the UAV NF </w:t>
      </w:r>
      <w:r w:rsidRPr="003132D0">
        <w:rPr>
          <w:rFonts w:eastAsia="Malgun Gothic"/>
          <w:lang w:val="en-IN"/>
        </w:rPr>
        <w:t>if it was not provided in step 4.</w:t>
      </w:r>
      <w:r w:rsidRPr="003132D0">
        <w:t xml:space="preserve"> The USS/UTM may store the correlated GPSI and PDU session IP address with the authorized CAA-Level UAV-ID to enable further service requests via network exposure APIs to the 3GPP system related to the authorized UAV. The GPSI may e.g</w:t>
      </w:r>
      <w:r w:rsidR="00A75FB8">
        <w:t>.</w:t>
      </w:r>
      <w:r w:rsidRPr="003132D0">
        <w:t xml:space="preserve">be used to activate monitoring of the UAV/UE location and the PDU session IP </w:t>
      </w:r>
      <w:r w:rsidR="00A75FB8" w:rsidRPr="003132D0">
        <w:t>address</w:t>
      </w:r>
      <w:r w:rsidRPr="003132D0">
        <w:t xml:space="preserve">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5FBB98F4" w14:textId="77777777" w:rsidR="007C2A6A" w:rsidRDefault="007C2A6A" w:rsidP="007C2A6A">
      <w:pPr>
        <w:pStyle w:val="B1"/>
        <w:rPr>
          <w:rFonts w:eastAsia="Malgun Gothic"/>
          <w:lang w:val="en-IN"/>
        </w:rPr>
      </w:pPr>
      <w:r>
        <w:rPr>
          <w:rFonts w:eastAsia="Malgun Gothic"/>
          <w:lang w:val="en-IN"/>
        </w:rPr>
        <w:t>11.</w:t>
      </w:r>
      <w:r>
        <w:rPr>
          <w:rFonts w:eastAsia="Malgun Gothic"/>
          <w:lang w:val="en-IN"/>
        </w:rPr>
        <w:tab/>
        <w:t>[Optional] USS/UTM</w:t>
      </w:r>
      <w:r w:rsidRPr="009816C1">
        <w:rPr>
          <w:rFonts w:eastAsia="Malgun Gothic"/>
          <w:lang w:val="en-IN"/>
        </w:rPr>
        <w:t xml:space="preserve"> </w:t>
      </w:r>
      <w:r>
        <w:rPr>
          <w:rFonts w:eastAsia="Malgun Gothic"/>
          <w:lang w:val="en-IN"/>
        </w:rPr>
        <w:t xml:space="preserve">may provide access control list information, so that the PDU session is used only for accessing UAS services (e.g. connecting to the USS/UTM or other UAV operations). </w:t>
      </w:r>
      <w:r w:rsidRPr="003132D0">
        <w:rPr>
          <w:rFonts w:eastAsia="Malgun Gothic"/>
          <w:lang w:val="en-IN"/>
        </w:rPr>
        <w:t>For this the USS/UTM interacts with the PCF via UAV NF to configure dedicated polices.</w:t>
      </w:r>
    </w:p>
    <w:p w14:paraId="721AD484" w14:textId="5C225A15" w:rsidR="00812305" w:rsidRDefault="007C2A6A" w:rsidP="00812305">
      <w:pPr>
        <w:pStyle w:val="B1"/>
        <w:rPr>
          <w:rFonts w:eastAsia="Malgun Gothic"/>
          <w:lang w:val="en-IN"/>
        </w:rPr>
      </w:pPr>
      <w:r>
        <w:rPr>
          <w:rFonts w:eastAsia="Malgun Gothic"/>
          <w:lang w:val="en-IN"/>
        </w:rPr>
        <w:t>12</w:t>
      </w:r>
      <w:r w:rsidR="00812305">
        <w:rPr>
          <w:rFonts w:eastAsia="Malgun Gothic"/>
          <w:lang w:val="en-IN"/>
        </w:rPr>
        <w:t>.</w:t>
      </w:r>
      <w:r w:rsidR="00812305">
        <w:rPr>
          <w:rFonts w:eastAsia="Malgun Gothic"/>
          <w:lang w:val="en-IN"/>
        </w:rPr>
        <w:tab/>
        <w:t xml:space="preserve">The UAV may use this PDU session for </w:t>
      </w:r>
      <w:r>
        <w:rPr>
          <w:rFonts w:eastAsia="Malgun Gothic"/>
          <w:lang w:val="en-IN"/>
        </w:rPr>
        <w:t xml:space="preserve">communicating with </w:t>
      </w:r>
      <w:r w:rsidR="00812305">
        <w:rPr>
          <w:rFonts w:eastAsia="Malgun Gothic"/>
          <w:lang w:val="en-IN"/>
        </w:rPr>
        <w:t xml:space="preserve">to the USS/UTM for Networked Remote ID (NRID) and tracking related communication with USS/UTM. </w:t>
      </w:r>
    </w:p>
    <w:p w14:paraId="0A57BE99" w14:textId="31FE577B" w:rsidR="00812305" w:rsidRDefault="007C2A6A" w:rsidP="00812305">
      <w:pPr>
        <w:pStyle w:val="B1"/>
        <w:rPr>
          <w:rFonts w:eastAsia="Malgun Gothic"/>
          <w:lang w:val="en-IN"/>
        </w:rPr>
      </w:pPr>
      <w:r>
        <w:rPr>
          <w:rFonts w:eastAsia="Malgun Gothic"/>
          <w:lang w:val="en-IN"/>
        </w:rPr>
        <w:t>13</w:t>
      </w:r>
      <w:r w:rsidR="00812305">
        <w:rPr>
          <w:rFonts w:eastAsia="Malgun Gothic"/>
          <w:lang w:val="en-IN"/>
        </w:rPr>
        <w:t>.</w:t>
      </w:r>
      <w:r w:rsidR="00812305">
        <w:rPr>
          <w:rFonts w:eastAsia="Malgun Gothic"/>
          <w:lang w:val="en-IN"/>
        </w:rPr>
        <w:tab/>
        <w:t>Once the UAV is ready for flight operation, it initiates a new PDU session establishment request for C2 communication</w:t>
      </w:r>
      <w:r w:rsidRPr="007C2A6A">
        <w:rPr>
          <w:rFonts w:eastAsia="Malgun Gothic"/>
          <w:lang w:val="en-IN"/>
        </w:rPr>
        <w:t xml:space="preserve"> </w:t>
      </w:r>
      <w:r>
        <w:rPr>
          <w:rFonts w:eastAsia="Malgun Gothic"/>
          <w:lang w:val="en-IN"/>
        </w:rPr>
        <w:t>if separate PDU sessions are used for USS/UTM communication and for C2 communication. If a single PDU session is used for both, the UAV UE requests for PDU session modification indicating C2 related operation</w:t>
      </w:r>
      <w:r w:rsidR="00812305">
        <w:rPr>
          <w:rFonts w:eastAsia="Malgun Gothic"/>
          <w:lang w:val="en-IN"/>
        </w:rPr>
        <w:t>.</w:t>
      </w:r>
      <w:r w:rsidR="00812305" w:rsidRPr="009E08E9">
        <w:rPr>
          <w:rFonts w:eastAsia="Malgun Gothic"/>
          <w:lang w:val="en-IN"/>
        </w:rPr>
        <w:t xml:space="preserve"> </w:t>
      </w:r>
    </w:p>
    <w:p w14:paraId="7A64D946" w14:textId="77777777" w:rsidR="007C2A6A" w:rsidRDefault="007C2A6A" w:rsidP="007C2A6A">
      <w:pPr>
        <w:pStyle w:val="B1"/>
      </w:pPr>
      <w:r>
        <w:rPr>
          <w:rFonts w:eastAsia="Malgun Gothic"/>
          <w:lang w:val="en-IN"/>
        </w:rPr>
        <w:t>14.</w:t>
      </w:r>
      <w:r>
        <w:rPr>
          <w:rFonts w:eastAsia="Malgun Gothic"/>
          <w:lang w:val="en-IN"/>
        </w:rPr>
        <w:tab/>
      </w:r>
      <w:r w:rsidRPr="00647686">
        <w:t xml:space="preserve">The </w:t>
      </w:r>
      <w:r>
        <w:t>SMF</w:t>
      </w:r>
      <w:r w:rsidRPr="00647686">
        <w:t xml:space="preserve"> verifies whether a secondary authentication is required for the PD</w:t>
      </w:r>
      <w:r>
        <w:t>U</w:t>
      </w:r>
      <w:r w:rsidRPr="00647686">
        <w:t xml:space="preserve"> </w:t>
      </w:r>
      <w:r>
        <w:t>session</w:t>
      </w:r>
      <w:r w:rsidRPr="00647686">
        <w:t xml:space="preserve"> establishment</w:t>
      </w:r>
      <w:r>
        <w:t>/modification</w:t>
      </w:r>
      <w:r w:rsidRPr="00647686">
        <w:t xml:space="preserve"> request</w:t>
      </w:r>
      <w:r>
        <w:t xml:space="preserve"> and performs authentication of the request by the USS/UTM using the same procedures as explained in steps 4 – 8 for UAV authentication and authorization</w:t>
      </w:r>
      <w:r w:rsidRPr="00647686">
        <w:t>.</w:t>
      </w:r>
    </w:p>
    <w:p w14:paraId="09F04E97" w14:textId="77777777" w:rsidR="007C2A6A" w:rsidRDefault="007C2A6A" w:rsidP="007C2A6A">
      <w:pPr>
        <w:pStyle w:val="B1"/>
      </w:pPr>
      <w:r>
        <w:t>15.</w:t>
      </w:r>
      <w:r>
        <w:tab/>
        <w:t>SMF continues with the PDU session establishment/modification only after successful authentication &amp; authorization done the by USS/UTM.</w:t>
      </w:r>
    </w:p>
    <w:p w14:paraId="6303A995" w14:textId="035F96BC" w:rsidR="007C2A6A" w:rsidRDefault="007C2A6A" w:rsidP="007C2A6A">
      <w:pPr>
        <w:pStyle w:val="B1"/>
      </w:pPr>
      <w:r>
        <w:t>16.</w:t>
      </w:r>
      <w:r>
        <w:tab/>
        <w:t xml:space="preserve">If a separate PDU session was used for C2 </w:t>
      </w:r>
      <w:r w:rsidRPr="003132D0">
        <w:t>communication and the UE IP address allocation for the PDU session was not included in the authentication &amp; authorization request towards USS/UTM in step 14,</w:t>
      </w:r>
      <w:r>
        <w:t xml:space="preserve"> the SMF notifies the IP addresses allocated to the UAV UE to the USS/UTM via the UAV NF. If the same PDU session is used for C2 communication this step is skipped as the UE IP address is already notified in </w:t>
      </w:r>
      <w:r w:rsidRPr="003132D0">
        <w:t xml:space="preserve">step 4 or 10. The USS/UTM may store the correlated GPSI and PDU session IP address with the authorized CAA-Level UAV-ID </w:t>
      </w:r>
      <w:r w:rsidRPr="003132D0">
        <w:lastRenderedPageBreak/>
        <w:t xml:space="preserve">to enable further service requests via network exposure APIs to the 3GPP system related to the authorized UAV. The PDU session IP </w:t>
      </w:r>
      <w:r w:rsidR="00A75FB8" w:rsidRPr="003132D0">
        <w:t>address</w:t>
      </w:r>
      <w:r w:rsidRPr="003132D0">
        <w:t xml:space="preserve"> may be used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1E8D91D9" w14:textId="77777777" w:rsidR="007C2A6A" w:rsidRDefault="007C2A6A" w:rsidP="007C2A6A">
      <w:pPr>
        <w:pStyle w:val="B1"/>
        <w:rPr>
          <w:rFonts w:eastAsia="Malgun Gothic"/>
          <w:lang w:val="en-IN"/>
        </w:rPr>
      </w:pPr>
      <w:r>
        <w:t>17.</w:t>
      </w:r>
      <w:r>
        <w:tab/>
      </w:r>
      <w:r>
        <w:rPr>
          <w:rFonts w:eastAsia="Malgun Gothic"/>
          <w:lang w:val="en-IN"/>
        </w:rPr>
        <w:t>USS/UTM provides necessary access control list information, so that using the PDU session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PDU session</w:t>
      </w:r>
      <w:r w:rsidRPr="003132D0">
        <w:rPr>
          <w:rFonts w:eastAsia="Malgun Gothic"/>
          <w:lang w:val="en-IN"/>
        </w:rPr>
        <w:t>. The USS/UTM interacts with the PCF via UFES/NEF to configure dedicated polices required for setting up C2 communication and/or UAV/UAVC pairing as "negotiated" between UAV(C) and USS/UTM.</w:t>
      </w:r>
      <w:r>
        <w:rPr>
          <w:rFonts w:eastAsia="Malgun Gothic"/>
          <w:lang w:val="en-IN"/>
        </w:rPr>
        <w:t xml:space="preserve"> </w:t>
      </w:r>
      <w:r w:rsidRPr="0074746A">
        <w:rPr>
          <w:rFonts w:eastAsia="Malgun Gothic"/>
          <w:lang w:val="en-IN"/>
        </w:rPr>
        <w:t>SMF updates the ACL in UPF with the IP addresses provided by the USS/UTM</w:t>
      </w:r>
      <w:r>
        <w:rPr>
          <w:rFonts w:eastAsia="Malgun Gothic"/>
          <w:lang w:val="en-IN"/>
        </w:rPr>
        <w:t>.</w:t>
      </w:r>
    </w:p>
    <w:p w14:paraId="3820E7B5" w14:textId="77777777" w:rsidR="007C2A6A" w:rsidRDefault="007C2A6A" w:rsidP="007C2A6A">
      <w:pPr>
        <w:pStyle w:val="B1"/>
      </w:pPr>
      <w:r>
        <w:t>18.</w:t>
      </w:r>
      <w:r>
        <w:rPr>
          <w:rFonts w:eastAsia="Malgun Gothic"/>
          <w:lang w:val="en-IN"/>
        </w:rPr>
        <w:tab/>
      </w:r>
      <w:r w:rsidRPr="002B7869">
        <w:t>USS/UTM may now further configure the C2 communication related information on the UAV. This is done at the application level using PDU session that was established in Step 2-9, and the complete communication is transparent to 3GPP</w:t>
      </w:r>
      <w:r>
        <w:t>.</w:t>
      </w:r>
    </w:p>
    <w:p w14:paraId="047EE1FD" w14:textId="04428860" w:rsidR="00812305" w:rsidRPr="00D06357" w:rsidRDefault="00812305" w:rsidP="00812305">
      <w:pPr>
        <w:pStyle w:val="Heading4"/>
      </w:pPr>
      <w:bookmarkStart w:id="1595" w:name="_Toc50481908"/>
      <w:bookmarkStart w:id="1596" w:name="_Toc54846842"/>
      <w:bookmarkStart w:id="1597" w:name="_Toc57622386"/>
      <w:bookmarkStart w:id="1598" w:name="_Toc57624101"/>
      <w:bookmarkStart w:id="1599" w:name="_Toc57625791"/>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595"/>
      <w:bookmarkEnd w:id="1596"/>
      <w:bookmarkEnd w:id="1597"/>
      <w:bookmarkEnd w:id="1598"/>
      <w:bookmarkEnd w:id="1599"/>
    </w:p>
    <w:p w14:paraId="18AD7D72" w14:textId="1D9B1C3E" w:rsidR="007B4449" w:rsidRPr="00E66ADB" w:rsidRDefault="007C2A6A" w:rsidP="00F669A2">
      <w:pPr>
        <w:pStyle w:val="TH"/>
      </w:pPr>
      <w:r>
        <w:object w:dxaOrig="10400" w:dyaOrig="11830" w14:anchorId="1C9E800D">
          <v:shape id="_x0000_i1066" type="#_x0000_t75" style="width:481.55pt;height:547.8pt" o:ole="">
            <v:imagedata r:id="rId102" o:title=""/>
          </v:shape>
          <o:OLEObject Type="Embed" ProgID="Visio.Drawing.15" ShapeID="_x0000_i1066" DrawAspect="Content" ObjectID="_1668241377" r:id="rId103"/>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3BD6C352" w:rsidR="00812305" w:rsidRPr="00992C90" w:rsidRDefault="00812305" w:rsidP="00812305">
      <w:pPr>
        <w:rPr>
          <w:rFonts w:eastAsia="Malgun Gothic"/>
          <w:lang w:val="en-IN"/>
        </w:rPr>
      </w:pPr>
      <w:r>
        <w:rPr>
          <w:rFonts w:eastAsia="Malgun Gothic"/>
          <w:lang w:val="en-IN"/>
        </w:rPr>
        <w:t>The procedure for UAV authentication</w:t>
      </w:r>
      <w:r w:rsidR="00076510">
        <w:rPr>
          <w:rFonts w:eastAsia="Malgun Gothic"/>
          <w:lang w:val="en-IN"/>
        </w:rPr>
        <w:t xml:space="preserve"> and </w:t>
      </w:r>
      <w:r>
        <w:rPr>
          <w:rFonts w:eastAsia="Malgun Gothic"/>
          <w:lang w:val="en-IN"/>
        </w:rPr>
        <w:t xml:space="preserve">authorization </w:t>
      </w:r>
      <w:r w:rsidR="00076510">
        <w:rPr>
          <w:rFonts w:eastAsia="Malgun Gothic"/>
          <w:lang w:val="en-IN"/>
        </w:rPr>
        <w:t xml:space="preserve">and further authentication and authorization of </w:t>
      </w:r>
      <w:r>
        <w:rPr>
          <w:rFonts w:eastAsia="Malgun Gothic"/>
          <w:lang w:val="en-IN"/>
        </w:rPr>
        <w:t>C2 communication establishment by the USS/UTM during PDN connection establishment in a EPC network is depicted in Figure 6.</w:t>
      </w:r>
      <w:r w:rsidR="00647686">
        <w:rPr>
          <w:rFonts w:eastAsia="Malgun Gothic"/>
          <w:lang w:val="en-IN"/>
        </w:rPr>
        <w:t>23</w:t>
      </w:r>
      <w:r>
        <w:rPr>
          <w:rFonts w:eastAsia="Malgun Gothic"/>
          <w:lang w:val="en-IN"/>
        </w:rPr>
        <w:t>.3.2-1 above.</w:t>
      </w:r>
    </w:p>
    <w:p w14:paraId="4501EA50" w14:textId="79BAD819" w:rsidR="00076510" w:rsidRDefault="00812305" w:rsidP="00812305">
      <w:pPr>
        <w:pStyle w:val="B1"/>
      </w:pPr>
      <w:r>
        <w:rPr>
          <w:rFonts w:eastAsia="Malgun Gothic"/>
          <w:lang w:val="en-IN"/>
        </w:rPr>
        <w:t>[</w:t>
      </w:r>
      <w:r w:rsidRPr="00992C90">
        <w:rPr>
          <w:rFonts w:eastAsia="Malgun Gothic"/>
          <w:lang w:val="en-IN"/>
        </w:rPr>
        <w:t>1-</w:t>
      </w:r>
      <w:r w:rsidR="00076510">
        <w:rPr>
          <w:rFonts w:eastAsia="Malgun Gothic"/>
          <w:lang w:val="en-IN"/>
        </w:rPr>
        <w:t>3</w:t>
      </w:r>
      <w:r>
        <w:rPr>
          <w:rFonts w:eastAsia="Malgun Gothic"/>
          <w:lang w:val="en-IN"/>
        </w:rPr>
        <w:t>].</w:t>
      </w:r>
      <w:r>
        <w:rPr>
          <w:rFonts w:eastAsia="Malgun Gothic"/>
          <w:lang w:val="en-IN"/>
        </w:rPr>
        <w:tab/>
      </w:r>
      <w:r w:rsidRPr="00992C90">
        <w:rPr>
          <w:rFonts w:eastAsia="Malgun Gothic"/>
          <w:lang w:val="en-IN"/>
        </w:rPr>
        <w:t xml:space="preserve">The UAV UE </w:t>
      </w:r>
      <w:r w:rsidR="00076510">
        <w:rPr>
          <w:rFonts w:eastAsia="Malgun Gothic"/>
          <w:lang w:val="en-IN"/>
        </w:rPr>
        <w:t xml:space="preserve">sends an </w:t>
      </w:r>
      <w:r w:rsidRPr="00992C90">
        <w:rPr>
          <w:rFonts w:eastAsia="Malgun Gothic"/>
          <w:lang w:val="en-IN"/>
        </w:rPr>
        <w:t>attach</w:t>
      </w:r>
      <w:r w:rsidR="00076510">
        <w:rPr>
          <w:rFonts w:eastAsia="Malgun Gothic"/>
          <w:lang w:val="en-IN"/>
        </w:rPr>
        <w:t xml:space="preserve"> request</w:t>
      </w:r>
      <w:r w:rsidRPr="00992C90">
        <w:rPr>
          <w:rFonts w:eastAsia="Malgun Gothic"/>
          <w:lang w:val="en-IN"/>
        </w:rPr>
        <w:t xml:space="preserve">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w:t>
      </w:r>
      <w:r w:rsidR="00076510">
        <w:rPr>
          <w:rFonts w:eastAsia="Malgun Gothic"/>
          <w:lang w:val="en-IN"/>
        </w:rPr>
        <w:t xml:space="preserve">MME </w:t>
      </w:r>
      <w:r>
        <w:rPr>
          <w:rFonts w:eastAsia="Malgun Gothic"/>
          <w:lang w:val="en-IN"/>
        </w:rPr>
        <w:t xml:space="preserve">provides the </w:t>
      </w:r>
      <w:r w:rsidRPr="004A4C41">
        <w:rPr>
          <w:rFonts w:eastAsia="Malgun Gothic"/>
          <w:lang w:val="en-IN"/>
        </w:rPr>
        <w:t xml:space="preserve">subscription information on Aerial UE </w:t>
      </w:r>
      <w:r w:rsidRPr="004A4C41">
        <w:rPr>
          <w:rFonts w:eastAsia="Malgun Gothic"/>
          <w:lang w:val="en-IN"/>
        </w:rPr>
        <w:lastRenderedPageBreak/>
        <w:t>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w:t>
      </w:r>
      <w:r w:rsidR="00076510">
        <w:rPr>
          <w:rFonts w:eastAsia="Malgun Gothic"/>
          <w:lang w:val="en-IN"/>
        </w:rPr>
        <w:t xml:space="preserve">initiates </w:t>
      </w:r>
      <w:r>
        <w:rPr>
          <w:rFonts w:eastAsia="Malgun Gothic"/>
          <w:lang w:val="en-IN"/>
        </w:rPr>
        <w:t xml:space="preserve">default bearer establishment </w:t>
      </w:r>
      <w:r w:rsidR="00076510">
        <w:rPr>
          <w:rFonts w:eastAsia="Malgun Gothic"/>
          <w:lang w:val="en-IN"/>
        </w:rPr>
        <w:t xml:space="preserve">procedure </w:t>
      </w:r>
      <w:r>
        <w:rPr>
          <w:rFonts w:eastAsia="Malgun Gothic"/>
          <w:lang w:val="en-IN"/>
        </w:rPr>
        <w:t xml:space="preserve">during the attach procedure </w:t>
      </w:r>
      <w:r w:rsidR="00F669A2">
        <w:rPr>
          <w:rFonts w:eastAsia="Malgun Gothic"/>
          <w:lang w:val="en-IN"/>
        </w:rPr>
        <w:t>according to</w:t>
      </w:r>
      <w:r>
        <w:rPr>
          <w:rFonts w:eastAsia="Malgun Gothic"/>
          <w:lang w:val="en-IN"/>
        </w:rPr>
        <w:t xml:space="preserve"> </w:t>
      </w:r>
      <w:r w:rsidR="00647686">
        <w:rPr>
          <w:rFonts w:eastAsia="Malgun Gothic"/>
          <w:lang w:val="en-IN"/>
        </w:rPr>
        <w:t>TS 23.401 [</w:t>
      </w:r>
      <w:r w:rsidR="00F669A2">
        <w:rPr>
          <w:rFonts w:eastAsia="Malgun Gothic"/>
          <w:lang w:val="en-IN"/>
        </w:rPr>
        <w:t>10]</w:t>
      </w:r>
      <w:r>
        <w:rPr>
          <w:rFonts w:eastAsia="Malgun Gothic"/>
          <w:lang w:val="en-IN"/>
        </w:rPr>
        <w:t xml:space="preserve"> Figure </w:t>
      </w:r>
      <w:r w:rsidRPr="00990165">
        <w:t>5.3.2.1-1</w:t>
      </w:r>
      <w:r>
        <w:t xml:space="preserve">. </w:t>
      </w:r>
    </w:p>
    <w:p w14:paraId="3E4AA046" w14:textId="77777777" w:rsidR="00076510" w:rsidRDefault="00076510" w:rsidP="00076510">
      <w:pPr>
        <w:pStyle w:val="B1"/>
        <w:rPr>
          <w:rFonts w:eastAsia="Malgun Gothic"/>
          <w:lang w:val="en-IN"/>
        </w:rPr>
      </w:pPr>
      <w:r>
        <w:t>[4-7].</w:t>
      </w:r>
      <w:r>
        <w:tab/>
      </w:r>
      <w:r>
        <w:rPr>
          <w:rFonts w:eastAsia="Malgun Gothic"/>
          <w:lang w:val="en-IN"/>
        </w:rPr>
        <w:t>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and establishes a N4 session with UPF+PGWu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3,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 The MME sends attach accept and the NAS message containing the PCO requesting CAA-Level UAV ID.</w:t>
      </w:r>
    </w:p>
    <w:p w14:paraId="4FF3619D" w14:textId="77777777" w:rsidR="00076510" w:rsidRDefault="00076510" w:rsidP="00076510">
      <w:pPr>
        <w:pStyle w:val="B1"/>
      </w:pPr>
      <w:r>
        <w:t>8.</w:t>
      </w:r>
      <w:r>
        <w:tab/>
        <w:t>The UE sends attach complete and also provides the CAA-Level UAV ID to the MME.</w:t>
      </w:r>
    </w:p>
    <w:p w14:paraId="46F4A91D" w14:textId="77777777" w:rsidR="00076510" w:rsidRDefault="00076510" w:rsidP="00076510">
      <w:pPr>
        <w:pStyle w:val="B1"/>
        <w:rPr>
          <w:rFonts w:eastAsia="Malgun Gothic"/>
          <w:lang w:val="en-IN"/>
        </w:rPr>
      </w:pPr>
      <w:r>
        <w:t>[9-10].</w:t>
      </w:r>
      <w:r>
        <w:tab/>
      </w:r>
      <w:r w:rsidRPr="00992C90">
        <w:rPr>
          <w:rFonts w:eastAsia="Malgun Gothic"/>
          <w:lang w:val="en-IN"/>
        </w:rPr>
        <w:t>MME sends a Modify Bearer Request</w:t>
      </w:r>
      <w:r>
        <w:rPr>
          <w:rFonts w:eastAsia="Malgun Gothic"/>
          <w:lang w:val="en-IN"/>
        </w:rPr>
        <w:t xml:space="preserve"> including the PCO containing the CAA-Level UAV ID to the SMF+PGW-C. The SMF+PGW-C then sends back a Modify Bearer Response to the MME.</w:t>
      </w:r>
    </w:p>
    <w:p w14:paraId="330898A6" w14:textId="77777777" w:rsidR="00076510" w:rsidRDefault="00076510" w:rsidP="00076510">
      <w:pPr>
        <w:pStyle w:val="B1"/>
        <w:rPr>
          <w:lang w:val="en-US"/>
        </w:rPr>
      </w:pPr>
      <w:r>
        <w:rPr>
          <w:rFonts w:eastAsia="Malgun Gothic"/>
          <w:lang w:val="en-IN"/>
        </w:rPr>
        <w:t>11.</w:t>
      </w:r>
      <w:r>
        <w:rPr>
          <w:rFonts w:eastAsia="Malgun Gothic"/>
          <w:lang w:val="en-IN"/>
        </w:rPr>
        <w:tab/>
        <w:t xml:space="preserve">The SMF+PGW-C now performs the UAV A&amp;A using a services based interface towards UAV NF as explained in steps 4 – 8 in clause </w:t>
      </w:r>
      <w:r w:rsidRPr="00785FCD">
        <w:rPr>
          <w:lang w:val="en-US"/>
        </w:rPr>
        <w:t>6.</w:t>
      </w:r>
      <w:r>
        <w:rPr>
          <w:lang w:val="en-US"/>
        </w:rPr>
        <w:t>23</w:t>
      </w:r>
      <w:r w:rsidRPr="00785FCD">
        <w:rPr>
          <w:lang w:val="en-US"/>
        </w:rPr>
        <w:t>.3.1</w:t>
      </w:r>
      <w:r>
        <w:rPr>
          <w:lang w:val="en-US"/>
        </w:rPr>
        <w:t>.</w:t>
      </w:r>
    </w:p>
    <w:p w14:paraId="6BD4ED59" w14:textId="766AC921" w:rsidR="00076510" w:rsidRPr="003132D0" w:rsidRDefault="00076510" w:rsidP="00076510">
      <w:pPr>
        <w:pStyle w:val="NO"/>
        <w:rPr>
          <w:lang w:val="en-US"/>
        </w:rPr>
      </w:pPr>
      <w:r w:rsidRPr="003132D0">
        <w:rPr>
          <w:lang w:val="en-US"/>
        </w:rPr>
        <w:t>NOTE</w:t>
      </w:r>
      <w:r w:rsidR="00A75FB8">
        <w:rPr>
          <w:lang w:val="en-US"/>
        </w:rPr>
        <w:t> </w:t>
      </w:r>
      <w:r w:rsidRPr="003132D0">
        <w:rPr>
          <w:lang w:val="en-US"/>
        </w:rPr>
        <w:t>1:</w:t>
      </w:r>
      <w:r w:rsidRPr="003132D0">
        <w:rPr>
          <w:lang w:val="en-US"/>
        </w:rPr>
        <w:tab/>
        <w:t>Requesting CAA-Level UAV identity in steps 6, 7 are completely optional. If CAA-Level UAV Id is always provided by the UAV UE in attach request, then the addi</w:t>
      </w:r>
      <w:r w:rsidR="00A75FB8">
        <w:rPr>
          <w:lang w:val="en-US"/>
        </w:rPr>
        <w:t>ti</w:t>
      </w:r>
      <w:r w:rsidRPr="003132D0">
        <w:rPr>
          <w:lang w:val="en-US"/>
        </w:rPr>
        <w:t>onal PCO requesting CAA-Level UAV Id is not included in step 7 and Step 9, 10 are completely skipped.</w:t>
      </w:r>
    </w:p>
    <w:p w14:paraId="62A24F63" w14:textId="77777777" w:rsidR="00076510" w:rsidRPr="00F22863" w:rsidRDefault="00076510" w:rsidP="00076510">
      <w:pPr>
        <w:pStyle w:val="NO"/>
        <w:rPr>
          <w:lang w:val="en-US"/>
        </w:rPr>
      </w:pPr>
      <w:r w:rsidRPr="003132D0">
        <w:rPr>
          <w:lang w:val="en-US"/>
        </w:rPr>
        <w:t>NOTE 2:</w:t>
      </w:r>
      <w:r w:rsidRPr="003132D0">
        <w:rPr>
          <w:lang w:val="en-US"/>
        </w:rPr>
        <w:tab/>
        <w:t>It is proposed to complete the attach procedure before the SMF+PGW-C completes authentication &amp; authorization with USS/UTM to avoid situations like the attach procedure getting timed out at the UE side while the network awaits completion of authentication &amp; authorization with USS/UTM.</w:t>
      </w:r>
    </w:p>
    <w:p w14:paraId="07CC8413" w14:textId="5726682C" w:rsidR="00076510" w:rsidRPr="00A75FB8" w:rsidRDefault="00076510" w:rsidP="00076510">
      <w:pPr>
        <w:pStyle w:val="B1"/>
        <w:rPr>
          <w:rFonts w:eastAsia="Malgun Gothic"/>
        </w:rPr>
      </w:pPr>
      <w:r w:rsidRPr="00A75FB8">
        <w:rPr>
          <w:rFonts w:eastAsia="Malgun Gothic"/>
        </w:rPr>
        <w:t>12[a-c].</w:t>
      </w:r>
      <w:r w:rsidRPr="00A75FB8">
        <w:rPr>
          <w:rFonts w:eastAsia="Malgun Gothic"/>
        </w:rPr>
        <w:tab/>
      </w:r>
      <w:r w:rsidR="00A75FB8">
        <w:rPr>
          <w:rFonts w:eastAsia="Malgun Gothic"/>
        </w:rPr>
        <w:t>The SMF+PGW-C sends an Update Bearer Request to the MME including the authorization data in the PCO. The MME sends the PCO in a Downlink NAS transport message to the UAV UE and confirms the bearer update procedure by sending an Update Bearer Response to the SMF+PGW-C. SMF+PGW-C also notifies the IP address(es) allocated for the PDN connection of the UAV, to the USS/UTM via the UAV NF, if it was not included in the authentication &amp; authorization request towards USS/UTM in step 11. The USS/UTM may store the correlated External Identifier and UE IP address with the authorized CAA-Level UAV-ID to enable further service requests via network exposure APIs to the 3GPP system related to the authorized UAV. The External Identifier may e.g. be used to activate monitoring of the UAV/UE location and the UE IP address for requests for dedicated QoS and gating to be applied for the authorized PDN connection. It may also be used to revoke the established PDN connection if it is deemed necessary by the USS/UTM.</w:t>
      </w:r>
    </w:p>
    <w:p w14:paraId="4BF39116" w14:textId="77777777" w:rsidR="00076510" w:rsidRDefault="00076510" w:rsidP="00076510">
      <w:pPr>
        <w:pStyle w:val="B1"/>
      </w:pPr>
      <w:r>
        <w:rPr>
          <w:rFonts w:eastAsia="Malgun Gothic"/>
          <w:lang w:val="en-IN"/>
        </w:rPr>
        <w:t>13.</w:t>
      </w:r>
      <w:r>
        <w:rPr>
          <w:rFonts w:eastAsia="Malgun Gothic"/>
          <w:lang w:val="en-IN"/>
        </w:rPr>
        <w:tab/>
        <w:t>[Optional] USS/UTM</w:t>
      </w:r>
      <w:r w:rsidRPr="009816C1">
        <w:rPr>
          <w:rFonts w:eastAsia="Malgun Gothic"/>
          <w:lang w:val="en-IN"/>
        </w:rPr>
        <w:t xml:space="preserve"> </w:t>
      </w:r>
      <w:r>
        <w:rPr>
          <w:rFonts w:eastAsia="Malgun Gothic"/>
          <w:lang w:val="en-IN"/>
        </w:rPr>
        <w:t>may provide access control list information, so that the PDN connection is used only for accessing UAS services (e.g. connecting to the USS/UTM or other UAV operations</w:t>
      </w:r>
      <w:r w:rsidRPr="003132D0">
        <w:rPr>
          <w:rFonts w:eastAsia="Malgun Gothic"/>
          <w:lang w:val="en-IN"/>
        </w:rPr>
        <w:t>). For this the USS/UTM interacts with the PCF via UAV NF to configure dedicated polices. The SMF+PGW-C</w:t>
      </w:r>
      <w:r>
        <w:rPr>
          <w:rFonts w:eastAsia="Malgun Gothic"/>
          <w:lang w:val="en-IN"/>
        </w:rPr>
        <w:t xml:space="preserve"> then configures the Access Control List into the UPF+PGW-C</w:t>
      </w:r>
    </w:p>
    <w:p w14:paraId="5A11DE12" w14:textId="77777777" w:rsidR="00076510" w:rsidRDefault="00076510" w:rsidP="00076510">
      <w:pPr>
        <w:pStyle w:val="B1"/>
      </w:pPr>
      <w:r>
        <w:rPr>
          <w:rFonts w:eastAsia="Malgun Gothic"/>
          <w:lang w:val="en-IN"/>
        </w:rPr>
        <w:t>14.</w:t>
      </w:r>
      <w:r>
        <w:rPr>
          <w:rFonts w:eastAsia="Malgun Gothic"/>
          <w:lang w:val="en-IN"/>
        </w:rPr>
        <w:tab/>
        <w:t>The UAV may use this PDN connection for communicating with the USS/UTM e.g. for Networked Remote ID (NRID) and tracking related communication with USS/UTM.</w:t>
      </w:r>
    </w:p>
    <w:p w14:paraId="7A8133A6" w14:textId="77777777" w:rsidR="00076510" w:rsidRDefault="00076510" w:rsidP="00076510">
      <w:pPr>
        <w:pStyle w:val="B1"/>
        <w:rPr>
          <w:rFonts w:eastAsia="Malgun Gothic"/>
          <w:lang w:val="en-IN"/>
        </w:rPr>
      </w:pPr>
      <w:r>
        <w:rPr>
          <w:rFonts w:eastAsia="Malgun Gothic"/>
          <w:lang w:val="en-IN"/>
        </w:rPr>
        <w:t>15.</w:t>
      </w:r>
      <w:r>
        <w:rPr>
          <w:rFonts w:eastAsia="Malgun Gothic"/>
          <w:lang w:val="en-IN"/>
        </w:rPr>
        <w:tab/>
        <w:t>Once the UAV is ready for flight operation, it initiates a new PDN connection establishment request for C2 communication if separate PDN connections are used for USS/UTM communication and for C2 communication. If a single PDN connection is used for both, then the UAV UE requests for Bearer modification indicating C2 related operation.</w:t>
      </w:r>
    </w:p>
    <w:p w14:paraId="49A762B6" w14:textId="77777777" w:rsidR="00076510" w:rsidRDefault="00076510" w:rsidP="00076510">
      <w:pPr>
        <w:pStyle w:val="B1"/>
      </w:pPr>
      <w:r>
        <w:rPr>
          <w:rFonts w:eastAsia="Malgun Gothic"/>
          <w:lang w:val="en-IN"/>
        </w:rPr>
        <w:t>16.</w:t>
      </w:r>
      <w:r>
        <w:rPr>
          <w:rFonts w:eastAsia="Malgun Gothic"/>
          <w:lang w:val="en-IN"/>
        </w:rPr>
        <w:tab/>
      </w:r>
      <w:r w:rsidRPr="00647686">
        <w:t xml:space="preserve">The </w:t>
      </w:r>
      <w:r>
        <w:rPr>
          <w:rFonts w:eastAsia="Malgun Gothic"/>
          <w:lang w:val="en-IN"/>
        </w:rPr>
        <w:t>SMF+PGW-C</w:t>
      </w:r>
      <w:r w:rsidRPr="00647686">
        <w:t xml:space="preserve"> verifies whether a secondary authentication is required for the PD</w:t>
      </w:r>
      <w:r>
        <w:t>N</w:t>
      </w:r>
      <w:r w:rsidRPr="00647686">
        <w:t xml:space="preserve"> </w:t>
      </w:r>
      <w:r>
        <w:t>connection</w:t>
      </w:r>
      <w:r w:rsidRPr="00647686">
        <w:t xml:space="preserve"> establishment</w:t>
      </w:r>
      <w:r>
        <w:t>/modification</w:t>
      </w:r>
      <w:r w:rsidRPr="00647686">
        <w:t xml:space="preserve"> request</w:t>
      </w:r>
      <w:r>
        <w:t xml:space="preserve"> and performs authentication of the request by the USS/UTM using the same procedures as explained in steps 4 – 8 of </w:t>
      </w:r>
      <w:r>
        <w:rPr>
          <w:rFonts w:eastAsia="Malgun Gothic"/>
          <w:lang w:val="en-IN"/>
        </w:rPr>
        <w:t xml:space="preserve">clause </w:t>
      </w:r>
      <w:r w:rsidRPr="00785FCD">
        <w:rPr>
          <w:lang w:val="en-US"/>
        </w:rPr>
        <w:t>6.</w:t>
      </w:r>
      <w:r>
        <w:rPr>
          <w:lang w:val="en-US"/>
        </w:rPr>
        <w:t>23</w:t>
      </w:r>
      <w:r w:rsidRPr="00785FCD">
        <w:rPr>
          <w:lang w:val="en-US"/>
        </w:rPr>
        <w:t>.3.1</w:t>
      </w:r>
      <w:r>
        <w:rPr>
          <w:lang w:val="en-US"/>
        </w:rPr>
        <w:t xml:space="preserve"> </w:t>
      </w:r>
      <w:r>
        <w:t>for UAV authentication and authorization</w:t>
      </w:r>
      <w:r w:rsidRPr="00647686">
        <w:t>.</w:t>
      </w:r>
    </w:p>
    <w:p w14:paraId="3582C040" w14:textId="77777777" w:rsidR="00076510" w:rsidRDefault="00076510" w:rsidP="00076510">
      <w:pPr>
        <w:pStyle w:val="B1"/>
      </w:pPr>
      <w:r>
        <w:t>17.</w:t>
      </w:r>
      <w:r>
        <w:tab/>
      </w:r>
      <w:r>
        <w:rPr>
          <w:rFonts w:eastAsia="Malgun Gothic"/>
          <w:lang w:val="en-IN"/>
        </w:rPr>
        <w:t>SMF+PGW-C</w:t>
      </w:r>
      <w:r>
        <w:t xml:space="preserve"> continues with the PDN connection establishment/bearer modification only after successful authentication &amp; authorization done the by USS/UTM.</w:t>
      </w:r>
    </w:p>
    <w:p w14:paraId="741632CF" w14:textId="0DEC82D8" w:rsidR="00076510" w:rsidRDefault="00076510" w:rsidP="00076510">
      <w:pPr>
        <w:pStyle w:val="B1"/>
      </w:pPr>
      <w:r>
        <w:t>18.</w:t>
      </w:r>
      <w:r>
        <w:tab/>
        <w:t xml:space="preserve">If a separate PDN connection is used for C2 </w:t>
      </w:r>
      <w:r w:rsidRPr="003132D0">
        <w:t>communication and the UE IP address allocation for the PDN connection was not included in the authentication &amp; authorization request towards USS/UTM in step 16, the</w:t>
      </w:r>
      <w:r>
        <w:t xml:space="preserve"> </w:t>
      </w:r>
      <w:r>
        <w:rPr>
          <w:rFonts w:eastAsia="Malgun Gothic"/>
          <w:lang w:val="en-IN"/>
        </w:rPr>
        <w:t>SMF+PGW-C</w:t>
      </w:r>
      <w:r>
        <w:t xml:space="preserve"> notifies the IP addresses allocated to the UAV UE for the PDN connection, to the USS/UTM via </w:t>
      </w:r>
      <w:r>
        <w:lastRenderedPageBreak/>
        <w:t>the UAV NF. If the same PDN connection is used for C2 communication this step is skipped as the UE IP address is already notified to the USS/UTM</w:t>
      </w:r>
      <w:r w:rsidRPr="003132D0">
        <w:t xml:space="preserve">. The USS/UTM may store the correlated External </w:t>
      </w:r>
      <w:r w:rsidR="00A75FB8" w:rsidRPr="003132D0">
        <w:t>Identifier</w:t>
      </w:r>
      <w:r w:rsidRPr="003132D0">
        <w:t xml:space="preserve"> and UE IP address with the authorized CAA-Level UAV-ID to enable further service requests via network exposure APIs to the 3GPP system related to the authorized UAV. The UE IP </w:t>
      </w:r>
      <w:r w:rsidR="00A75FB8" w:rsidRPr="003132D0">
        <w:t>address</w:t>
      </w:r>
      <w:r w:rsidRPr="003132D0">
        <w:t xml:space="preserve"> may be used for requests for dedicated QoS and gating to be applied for the authorized PDN connection. It may also be used to revoke the established PDN connection </w:t>
      </w:r>
      <w:r w:rsidR="00A75FB8">
        <w:t>if</w:t>
      </w:r>
      <w:r w:rsidRPr="003132D0">
        <w:t xml:space="preserve"> it is deemed necessary by the USS/UTM.</w:t>
      </w:r>
    </w:p>
    <w:p w14:paraId="12A82E0E" w14:textId="77777777" w:rsidR="00076510" w:rsidRDefault="00076510" w:rsidP="00076510">
      <w:pPr>
        <w:pStyle w:val="B1"/>
        <w:rPr>
          <w:rFonts w:eastAsia="Malgun Gothic"/>
          <w:lang w:val="en-IN"/>
        </w:rPr>
      </w:pPr>
      <w:r>
        <w:t>19.</w:t>
      </w:r>
      <w:r>
        <w:tab/>
      </w:r>
      <w:r>
        <w:rPr>
          <w:rFonts w:eastAsia="Malgun Gothic"/>
          <w:lang w:val="en-IN"/>
        </w:rPr>
        <w:t>USS/UTM provides necessary access control list information, so that using the PDN connection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PDN connection. SMF+PGW-C</w:t>
      </w:r>
      <w:r w:rsidRPr="0074746A">
        <w:rPr>
          <w:rFonts w:eastAsia="Malgun Gothic"/>
          <w:lang w:val="en-IN"/>
        </w:rPr>
        <w:t xml:space="preserve"> updates the ACL in </w:t>
      </w:r>
      <w:r>
        <w:rPr>
          <w:rFonts w:eastAsia="Malgun Gothic"/>
          <w:lang w:val="en-IN"/>
        </w:rPr>
        <w:t>UPF+PGWu</w:t>
      </w:r>
      <w:r w:rsidRPr="0074746A">
        <w:rPr>
          <w:rFonts w:eastAsia="Malgun Gothic"/>
          <w:lang w:val="en-IN"/>
        </w:rPr>
        <w:t xml:space="preserve"> with the IP addresses provided by the USS/UTM</w:t>
      </w:r>
      <w:r>
        <w:rPr>
          <w:rFonts w:eastAsia="Malgun Gothic"/>
          <w:lang w:val="en-IN"/>
        </w:rPr>
        <w:t>.</w:t>
      </w:r>
    </w:p>
    <w:p w14:paraId="58FB967E" w14:textId="77777777" w:rsidR="00076510" w:rsidRDefault="00076510" w:rsidP="00076510">
      <w:pPr>
        <w:pStyle w:val="B1"/>
        <w:rPr>
          <w:rFonts w:eastAsia="Malgun Gothic"/>
          <w:lang w:val="en-IN"/>
        </w:rPr>
      </w:pPr>
      <w:r>
        <w:t>20.</w:t>
      </w:r>
      <w:r>
        <w:rPr>
          <w:rFonts w:eastAsia="Malgun Gothic"/>
          <w:lang w:val="en-IN"/>
        </w:rPr>
        <w:tab/>
      </w:r>
      <w:r w:rsidRPr="002B7869">
        <w:t>USS/UTM may now further configure the C2 communication related information on the UAV. This is done at the application level using PD</w:t>
      </w:r>
      <w:r>
        <w:t>N</w:t>
      </w:r>
      <w:r w:rsidRPr="002B7869">
        <w:t xml:space="preserve"> </w:t>
      </w:r>
      <w:r>
        <w:t>connection</w:t>
      </w:r>
      <w:r w:rsidRPr="002B7869">
        <w:t xml:space="preserve"> that was established in Step </w:t>
      </w:r>
      <w:r>
        <w:t>3</w:t>
      </w:r>
      <w:r w:rsidRPr="002B7869">
        <w:t>-</w:t>
      </w:r>
      <w:r>
        <w:t>13</w:t>
      </w:r>
      <w:r w:rsidRPr="002B7869">
        <w:t>, and the complete communication is transparent to 3GPP</w:t>
      </w:r>
      <w:r>
        <w:t>.</w:t>
      </w:r>
    </w:p>
    <w:p w14:paraId="77F15C08" w14:textId="36798F79" w:rsidR="00812305" w:rsidRPr="00647686" w:rsidRDefault="00812305" w:rsidP="00647686">
      <w:pPr>
        <w:pStyle w:val="Heading4"/>
      </w:pPr>
      <w:bookmarkStart w:id="1600" w:name="_Toc50481909"/>
      <w:bookmarkStart w:id="1601" w:name="_Toc54846843"/>
      <w:bookmarkStart w:id="1602" w:name="_Toc57622387"/>
      <w:bookmarkStart w:id="1603" w:name="_Toc57624102"/>
      <w:bookmarkStart w:id="1604" w:name="_Toc57625792"/>
      <w:r w:rsidRPr="00647686">
        <w:t>6.23.3.3</w:t>
      </w:r>
      <w:r w:rsidR="00F669A2" w:rsidRPr="00647686">
        <w:tab/>
      </w:r>
      <w:r w:rsidRPr="00647686">
        <w:t>Authentication/authorization revocation by USS/UTM</w:t>
      </w:r>
      <w:bookmarkEnd w:id="1600"/>
      <w:bookmarkEnd w:id="1601"/>
      <w:bookmarkEnd w:id="1602"/>
      <w:bookmarkEnd w:id="1603"/>
      <w:bookmarkEnd w:id="1604"/>
    </w:p>
    <w:p w14:paraId="58AD69E4" w14:textId="77777777" w:rsidR="00076510" w:rsidRDefault="00076510" w:rsidP="00076510">
      <w:pPr>
        <w:pStyle w:val="TH"/>
      </w:pPr>
      <w:r>
        <w:object w:dxaOrig="8460" w:dyaOrig="4160" w14:anchorId="49157EC7">
          <v:shape id="_x0000_i1067" type="#_x0000_t75" style="width:422.8pt;height:207.95pt" o:ole="">
            <v:imagedata r:id="rId104" o:title=""/>
          </v:shape>
          <o:OLEObject Type="Embed" ProgID="Visio.Drawing.15" ShapeID="_x0000_i1067" DrawAspect="Content" ObjectID="_1668241378" r:id="rId105"/>
        </w:object>
      </w:r>
    </w:p>
    <w:p w14:paraId="0FC42241" w14:textId="77777777" w:rsidR="00076510" w:rsidRDefault="00076510" w:rsidP="00076510">
      <w:pPr>
        <w:pStyle w:val="TF"/>
        <w:rPr>
          <w:rFonts w:eastAsia="Malgun Gothic"/>
          <w:lang w:val="en-IN"/>
        </w:rPr>
      </w:pPr>
      <w:r w:rsidRPr="003A371C">
        <w:t>Figure 6.</w:t>
      </w:r>
      <w:r>
        <w:t>23</w:t>
      </w:r>
      <w:r w:rsidRPr="003A371C">
        <w:t>.3.</w:t>
      </w:r>
      <w:r>
        <w:t>3</w:t>
      </w:r>
      <w:r w:rsidRPr="003A371C">
        <w:noBreakHyphen/>
        <w:t xml:space="preserve">1: Authentication/authorization </w:t>
      </w:r>
      <w:r>
        <w:t>revocation or update</w:t>
      </w:r>
    </w:p>
    <w:p w14:paraId="0433102D" w14:textId="77777777" w:rsidR="00076510" w:rsidRDefault="00076510" w:rsidP="00076510">
      <w:pPr>
        <w:rPr>
          <w:rFonts w:eastAsia="Malgun Gothic"/>
          <w:lang w:val="en-IN"/>
        </w:rPr>
      </w:pPr>
      <w:r>
        <w:rPr>
          <w:rFonts w:eastAsia="Malgun Gothic"/>
          <w:lang w:val="en-IN"/>
        </w:rPr>
        <w:t>When the USS/UTM determines the need for updating the authorization data (e.g. update the access control list) or revoke the UAV authorization (or C2 communication authorization), it uses the service based interface exposed by UAV NF to send the authorization update request or authorization revocation request. The request is sent on the 3GPP Level ID that the USS/UTM had received during the A&amp;A procedure. The SMF (or SMF+PGW-C) updates the access control list for the PDU session (or PDN connection) based on the information received in the authorization data update request. If the request was for revocation of the authorization, the SMF may decide to terminate the PDU session (or PDN connection). The SMF then sends a response acknowledging the successful execution of the authorization data update or revocation.</w:t>
      </w:r>
    </w:p>
    <w:p w14:paraId="2F208F89" w14:textId="0F4A2878" w:rsidR="00812305" w:rsidRPr="00EB154D" w:rsidRDefault="00812305" w:rsidP="00647686">
      <w:pPr>
        <w:pStyle w:val="Heading3"/>
      </w:pPr>
      <w:bookmarkStart w:id="1605" w:name="_Toc54846844"/>
      <w:bookmarkStart w:id="1606" w:name="_Toc57622388"/>
      <w:bookmarkStart w:id="1607" w:name="_Toc57624103"/>
      <w:bookmarkStart w:id="1608" w:name="_Toc57625793"/>
      <w:r w:rsidRPr="00EB154D">
        <w:t>6.</w:t>
      </w:r>
      <w:r>
        <w:t>23</w:t>
      </w:r>
      <w:r w:rsidRPr="00EB154D">
        <w:t>.</w:t>
      </w:r>
      <w:r w:rsidRPr="00EB154D">
        <w:rPr>
          <w:rFonts w:hint="eastAsia"/>
        </w:rPr>
        <w:t>4</w:t>
      </w:r>
      <w:r w:rsidRPr="00EB154D">
        <w:tab/>
        <w:t>Impacts on existing entities and interfaces</w:t>
      </w:r>
      <w:bookmarkEnd w:id="1605"/>
      <w:bookmarkEnd w:id="1606"/>
      <w:bookmarkEnd w:id="1607"/>
      <w:bookmarkEnd w:id="1608"/>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538ECCFA"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sidR="007B4449">
        <w:rPr>
          <w:rFonts w:eastAsia="Malgun Gothic"/>
          <w:lang w:val="en-IN"/>
        </w:rPr>
        <w:t xml:space="preserve">Define a new SBI interface (if needed) for </w:t>
      </w:r>
      <w:r w:rsidR="007B4449" w:rsidRPr="00095081">
        <w:rPr>
          <w:rFonts w:eastAsia="SimSun"/>
        </w:rPr>
        <w:t>secondary DN authentication/authorization</w:t>
      </w:r>
      <w:r w:rsidR="007B4449">
        <w:rPr>
          <w:rFonts w:eastAsia="SimSun"/>
        </w:rPr>
        <w:t xml:space="preserve"> during PDU session establishment.</w:t>
      </w:r>
      <w:r w:rsidR="00076510">
        <w:rPr>
          <w:rFonts w:eastAsia="SimSun"/>
        </w:rPr>
        <w:t xml:space="preserve"> </w:t>
      </w:r>
      <w:r w:rsidR="00076510">
        <w:rPr>
          <w:rFonts w:eastAsia="Malgun Gothic"/>
          <w:lang w:val="en-IN"/>
        </w:rPr>
        <w:t xml:space="preserve">When the USS/UTM provides a success response for the secondary authentication result </w:t>
      </w:r>
      <w:r w:rsidR="00076510">
        <w:rPr>
          <w:rFonts w:eastAsia="Malgun Gothic"/>
          <w:lang w:val="en-IN"/>
        </w:rPr>
        <w:lastRenderedPageBreak/>
        <w:t>(via UAV AF), use the authorization data to configure the ACL in UPF, such that the UE can access only the configures list of IP addresses using the PDU session.</w:t>
      </w:r>
    </w:p>
    <w:p w14:paraId="73DFC09A" w14:textId="77777777" w:rsidR="00812305" w:rsidRDefault="00812305" w:rsidP="00812305">
      <w:pPr>
        <w:rPr>
          <w:rFonts w:eastAsia="Malgun Gothic"/>
          <w:lang w:val="en-IN"/>
        </w:rPr>
      </w:pPr>
      <w:r>
        <w:rPr>
          <w:rFonts w:eastAsia="Malgun Gothic"/>
          <w:lang w:val="en-IN"/>
        </w:rPr>
        <w:t>For EPC:</w:t>
      </w:r>
    </w:p>
    <w:p w14:paraId="69ECBC3E" w14:textId="6496A2EB"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SMF+PGW</w:t>
      </w:r>
      <w:r w:rsidR="00076510">
        <w:rPr>
          <w:rFonts w:eastAsia="Malgun Gothic"/>
          <w:lang w:val="en-IN"/>
        </w:rPr>
        <w:t>-C</w:t>
      </w:r>
      <w:r w:rsidR="00812305">
        <w:rPr>
          <w:rFonts w:eastAsia="Malgun Gothic"/>
          <w:lang w:val="en-IN"/>
        </w:rPr>
        <w:t xml:space="preserve">: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w:t>
      </w:r>
      <w:r w:rsidR="00076510">
        <w:t>using a SBI interface in the same way as the SMF in</w:t>
      </w:r>
      <w:r w:rsidR="00A75FB8">
        <w:t xml:space="preserve"> the</w:t>
      </w:r>
      <w:r w:rsidR="00076510">
        <w:t xml:space="preserve"> case of 5GC</w:t>
      </w:r>
      <w:r w:rsidR="00812305">
        <w:t>.</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33F05371"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SMF+PGW</w:t>
      </w:r>
      <w:r w:rsidR="00076510">
        <w:rPr>
          <w:rFonts w:eastAsia="Malgun Gothic"/>
          <w:lang w:val="en-IN"/>
        </w:rPr>
        <w:t>-C</w:t>
      </w:r>
      <w:r w:rsidR="00812305">
        <w:rPr>
          <w:rFonts w:eastAsia="Malgun Gothic"/>
          <w:lang w:val="en-IN"/>
        </w:rPr>
        <w:t xml:space="preserve"> in a PCO</w:t>
      </w:r>
      <w:r w:rsidR="00076510">
        <w:rPr>
          <w:rFonts w:eastAsia="Malgun Gothic"/>
          <w:lang w:val="en-IN"/>
        </w:rPr>
        <w:t>.</w:t>
      </w:r>
    </w:p>
    <w:p w14:paraId="2F2365D1" w14:textId="059E70CF" w:rsidR="003E3E14" w:rsidRPr="00C303C8" w:rsidRDefault="003E3E14" w:rsidP="003E3E14">
      <w:pPr>
        <w:pStyle w:val="Heading2"/>
      </w:pPr>
      <w:bookmarkStart w:id="1609" w:name="_Toc50481910"/>
      <w:bookmarkStart w:id="1610" w:name="_Toc54846845"/>
      <w:bookmarkStart w:id="1611" w:name="_Toc57622389"/>
      <w:bookmarkStart w:id="1612" w:name="_Toc57624104"/>
      <w:bookmarkStart w:id="1613" w:name="_Toc57625794"/>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r w:rsidR="001426E9">
        <w:rPr>
          <w:lang w:eastAsia="zh-CN"/>
        </w:rPr>
        <w:t>24</w:t>
      </w:r>
      <w:r w:rsidRPr="00C303C8">
        <w:t xml:space="preserve">: </w:t>
      </w:r>
      <w:r>
        <w:rPr>
          <w:rFonts w:hint="eastAsia"/>
          <w:lang w:eastAsia="zh-CN"/>
        </w:rPr>
        <w:t>UAV Re-authentication and Re-authorization</w:t>
      </w:r>
      <w:bookmarkEnd w:id="1609"/>
      <w:bookmarkEnd w:id="1610"/>
      <w:bookmarkEnd w:id="1611"/>
      <w:bookmarkEnd w:id="1612"/>
      <w:bookmarkEnd w:id="1613"/>
    </w:p>
    <w:p w14:paraId="7C05D232" w14:textId="1AF10EAE" w:rsidR="003E3E14" w:rsidRPr="00C303C8" w:rsidRDefault="003E3E14" w:rsidP="003E3E14">
      <w:pPr>
        <w:pStyle w:val="Heading3"/>
      </w:pPr>
      <w:bookmarkStart w:id="1614" w:name="_Toc50481911"/>
      <w:bookmarkStart w:id="1615" w:name="_Toc54846846"/>
      <w:bookmarkStart w:id="1616" w:name="_Toc57622390"/>
      <w:bookmarkStart w:id="1617" w:name="_Toc57624105"/>
      <w:bookmarkStart w:id="1618" w:name="_Toc57625795"/>
      <w:r>
        <w:t>6.</w:t>
      </w:r>
      <w:r>
        <w:rPr>
          <w:lang w:eastAsia="zh-CN"/>
        </w:rPr>
        <w:t>24</w:t>
      </w:r>
      <w:r w:rsidRPr="00C303C8">
        <w:t>.</w:t>
      </w:r>
      <w:r w:rsidRPr="00C303C8">
        <w:rPr>
          <w:rFonts w:hint="eastAsia"/>
        </w:rPr>
        <w:t>1</w:t>
      </w:r>
      <w:r w:rsidRPr="00C303C8">
        <w:rPr>
          <w:rFonts w:hint="eastAsia"/>
        </w:rPr>
        <w:tab/>
      </w:r>
      <w:r w:rsidRPr="00C303C8">
        <w:t>Introduction</w:t>
      </w:r>
      <w:bookmarkEnd w:id="1614"/>
      <w:bookmarkEnd w:id="1615"/>
      <w:bookmarkEnd w:id="1616"/>
      <w:bookmarkEnd w:id="1617"/>
      <w:bookmarkEnd w:id="1618"/>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619" w:name="_Toc50481912"/>
      <w:bookmarkStart w:id="1620" w:name="_Toc54846847"/>
      <w:bookmarkStart w:id="1621" w:name="_Toc57622391"/>
      <w:bookmarkStart w:id="1622" w:name="_Toc57624106"/>
      <w:bookmarkStart w:id="1623" w:name="_Toc57625796"/>
      <w:r>
        <w:t>6.</w:t>
      </w:r>
      <w:r>
        <w:rPr>
          <w:lang w:eastAsia="zh-CN"/>
        </w:rPr>
        <w:t>24</w:t>
      </w:r>
      <w:r w:rsidRPr="00C303C8">
        <w:t>.</w:t>
      </w:r>
      <w:r>
        <w:t>2</w:t>
      </w:r>
      <w:r w:rsidRPr="00C303C8">
        <w:rPr>
          <w:rFonts w:hint="eastAsia"/>
        </w:rPr>
        <w:tab/>
      </w:r>
      <w:r>
        <w:t>Functional Description</w:t>
      </w:r>
      <w:bookmarkEnd w:id="1619"/>
      <w:bookmarkEnd w:id="1620"/>
      <w:bookmarkEnd w:id="1621"/>
      <w:bookmarkEnd w:id="1622"/>
      <w:bookmarkEnd w:id="1623"/>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r w:rsidR="001426E9">
        <w:rPr>
          <w:rFonts w:eastAsia="SimSun"/>
          <w:lang w:eastAsia="zh-CN"/>
        </w:rPr>
        <w:t xml:space="preserve">via UFES </w:t>
      </w:r>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19A148E3" w:rsidR="003E3E14" w:rsidRDefault="003E3E14" w:rsidP="003E3E14">
      <w:pPr>
        <w:rPr>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n 5GS, the SMF transfer</w:t>
      </w:r>
      <w:r w:rsidR="001426E9">
        <w:rPr>
          <w:lang w:eastAsia="zh-CN"/>
        </w:rPr>
        <w:t>s</w:t>
      </w:r>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p>
    <w:p w14:paraId="29CBD8FA" w14:textId="0DD809A4" w:rsidR="003E3E14" w:rsidRDefault="003E3E14" w:rsidP="003E3E14">
      <w:pPr>
        <w:pStyle w:val="Heading3"/>
      </w:pPr>
      <w:bookmarkStart w:id="1624" w:name="_Toc50481913"/>
      <w:bookmarkStart w:id="1625" w:name="_Toc54846848"/>
      <w:bookmarkStart w:id="1626" w:name="_Toc57622392"/>
      <w:bookmarkStart w:id="1627" w:name="_Toc57624107"/>
      <w:bookmarkStart w:id="1628" w:name="_Toc57625797"/>
      <w:r>
        <w:t>6.</w:t>
      </w:r>
      <w:r>
        <w:rPr>
          <w:lang w:eastAsia="zh-CN"/>
        </w:rPr>
        <w:t>24</w:t>
      </w:r>
      <w:r w:rsidRPr="00C303C8">
        <w:t>.</w:t>
      </w:r>
      <w:r w:rsidRPr="00C303C8">
        <w:rPr>
          <w:rFonts w:hint="eastAsia"/>
          <w:lang w:eastAsia="zh-CN"/>
        </w:rPr>
        <w:t>3</w:t>
      </w:r>
      <w:r w:rsidRPr="00C303C8">
        <w:tab/>
        <w:t>Procedures</w:t>
      </w:r>
      <w:bookmarkEnd w:id="1624"/>
      <w:bookmarkEnd w:id="1625"/>
      <w:bookmarkEnd w:id="1626"/>
      <w:bookmarkEnd w:id="1627"/>
      <w:bookmarkEnd w:id="1628"/>
    </w:p>
    <w:p w14:paraId="6586070E" w14:textId="08A72FF0" w:rsidR="001426E9" w:rsidRDefault="003E3E14" w:rsidP="003E3E14">
      <w:pPr>
        <w:pStyle w:val="Heading4"/>
      </w:pPr>
      <w:bookmarkStart w:id="1629" w:name="_Toc54846849"/>
      <w:bookmarkStart w:id="1630" w:name="_Toc57622393"/>
      <w:bookmarkStart w:id="1631" w:name="_Toc57624108"/>
      <w:bookmarkStart w:id="1632" w:name="_Toc50481914"/>
      <w:bookmarkStart w:id="1633" w:name="_Toc57625798"/>
      <w:r>
        <w:t>6.</w:t>
      </w:r>
      <w:r>
        <w:rPr>
          <w:lang w:eastAsia="zh-CN"/>
        </w:rPr>
        <w:t>24</w:t>
      </w:r>
      <w:r>
        <w:t>.3.1</w:t>
      </w:r>
      <w:r>
        <w:tab/>
      </w:r>
      <w:r w:rsidR="001426E9">
        <w:t>5GS Procedures</w:t>
      </w:r>
      <w:bookmarkEnd w:id="1629"/>
      <w:bookmarkEnd w:id="1630"/>
      <w:bookmarkEnd w:id="1631"/>
      <w:bookmarkEnd w:id="1633"/>
    </w:p>
    <w:p w14:paraId="0C4FCA50" w14:textId="3908D0FA" w:rsidR="003E3E14" w:rsidRDefault="001426E9" w:rsidP="00647686">
      <w:pPr>
        <w:pStyle w:val="Heading5"/>
        <w:rPr>
          <w:lang w:eastAsia="zh-CN"/>
        </w:rPr>
      </w:pPr>
      <w:bookmarkStart w:id="1634" w:name="_Toc54846850"/>
      <w:bookmarkStart w:id="1635" w:name="_Toc57622394"/>
      <w:bookmarkStart w:id="1636" w:name="_Toc57624109"/>
      <w:bookmarkStart w:id="1637" w:name="_Toc57625799"/>
      <w:r>
        <w:t>6.24.3.1.1</w:t>
      </w:r>
      <w:r>
        <w:tab/>
      </w:r>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632"/>
      <w:bookmarkEnd w:id="1634"/>
      <w:bookmarkEnd w:id="1635"/>
      <w:bookmarkEnd w:id="1636"/>
      <w:bookmarkEnd w:id="1637"/>
    </w:p>
    <w:p w14:paraId="6C110A38" w14:textId="3BB42921" w:rsidR="003E3E14" w:rsidRDefault="00647686" w:rsidP="003E3E14">
      <w:pPr>
        <w:pStyle w:val="TH"/>
      </w:pPr>
      <w:r>
        <w:object w:dxaOrig="10969" w:dyaOrig="3797" w14:anchorId="488BF148">
          <v:shape id="_x0000_i1068" type="#_x0000_t75" style="width:481.55pt;height:166.45pt" o:ole="">
            <v:imagedata r:id="rId106" o:title=""/>
          </v:shape>
          <o:OLEObject Type="Embed" ProgID="Visio.Drawing.11" ShapeID="_x0000_i1068" DrawAspect="Content" ObjectID="_1668241379" r:id="rId107"/>
        </w:object>
      </w:r>
    </w:p>
    <w:p w14:paraId="64C1F828" w14:textId="0C7477E3" w:rsidR="003E3E14" w:rsidRPr="003931CF" w:rsidRDefault="003E3E14" w:rsidP="003E3E14">
      <w:pPr>
        <w:pStyle w:val="TF"/>
        <w:rPr>
          <w:lang w:eastAsia="zh-CN"/>
        </w:rPr>
      </w:pPr>
      <w:r>
        <w:t>Figure 6.</w:t>
      </w:r>
      <w:r>
        <w:rPr>
          <w:lang w:eastAsia="zh-CN"/>
        </w:rPr>
        <w:t>24</w:t>
      </w:r>
      <w:r>
        <w:t>.3.1</w:t>
      </w:r>
      <w:r w:rsidR="001426E9">
        <w:t>.1</w:t>
      </w:r>
      <w:r>
        <w:t xml:space="preserve">-1: </w:t>
      </w:r>
      <w:r>
        <w:rPr>
          <w:rFonts w:hint="eastAsia"/>
          <w:lang w:eastAsia="zh-CN"/>
        </w:rPr>
        <w:t>UTM triggered UAV Re-authentication and Re-authorization</w:t>
      </w:r>
    </w:p>
    <w:p w14:paraId="005A1371" w14:textId="1DAE4C19"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r w:rsidR="001426E9">
        <w:rPr>
          <w:lang w:eastAsia="zh-CN"/>
        </w:rPr>
        <w:t xml:space="preserve">3GPP </w:t>
      </w:r>
      <w:r>
        <w:rPr>
          <w:rFonts w:hint="eastAsia"/>
          <w:lang w:eastAsia="zh-CN"/>
        </w:rPr>
        <w:t>UAV ID</w:t>
      </w:r>
      <w:r w:rsidRPr="00140E21">
        <w:t>.</w:t>
      </w:r>
    </w:p>
    <w:p w14:paraId="1AA881A9" w14:textId="4879FE83" w:rsidR="003E3E14" w:rsidRDefault="003E3E14" w:rsidP="003E3E14">
      <w:pPr>
        <w:pStyle w:val="B1"/>
        <w:rPr>
          <w:lang w:eastAsia="zh-CN"/>
        </w:rPr>
      </w:pPr>
      <w:r>
        <w:rPr>
          <w:rFonts w:hint="eastAsia"/>
          <w:lang w:eastAsia="zh-CN"/>
        </w:rPr>
        <w:lastRenderedPageBreak/>
        <w:t>2</w:t>
      </w:r>
      <w:r>
        <w:t>-3.</w:t>
      </w:r>
      <w:r>
        <w:tab/>
      </w:r>
      <w:r w:rsidR="001426E9">
        <w:t xml:space="preserve">[Conditional] If UFES does not maintain the serving AMF of the UAV, </w:t>
      </w:r>
      <w:r>
        <w:rPr>
          <w:rFonts w:hint="eastAsia"/>
          <w:lang w:eastAsia="zh-CN"/>
        </w:rPr>
        <w:t>UFES</w:t>
      </w:r>
      <w:r>
        <w:t xml:space="preserve"> gets AMF ID from UDM using Nudm_UECM_Get with the </w:t>
      </w:r>
      <w:r w:rsidR="001426E9">
        <w:rPr>
          <w:lang w:eastAsia="zh-CN"/>
        </w:rPr>
        <w:t xml:space="preserve">3GPP </w:t>
      </w:r>
      <w:r>
        <w:rPr>
          <w:rFonts w:hint="eastAsia"/>
          <w:lang w:eastAsia="zh-CN"/>
        </w:rPr>
        <w:t>UAV ID</w:t>
      </w:r>
      <w:r>
        <w:t xml:space="preserve"> in the received </w:t>
      </w:r>
      <w:r>
        <w:rPr>
          <w:rFonts w:hint="eastAsia"/>
          <w:lang w:eastAsia="zh-CN"/>
        </w:rPr>
        <w:t>request in step 1</w:t>
      </w:r>
      <w:r>
        <w:t>.</w:t>
      </w:r>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13CC67E7" w14:textId="18785328" w:rsidR="003E3E14" w:rsidRPr="00C63866" w:rsidRDefault="003E3E14" w:rsidP="003E3E14">
      <w:pPr>
        <w:pStyle w:val="B1"/>
        <w:rPr>
          <w:lang w:eastAsia="zh-CN"/>
        </w:rPr>
      </w:pPr>
    </w:p>
    <w:p w14:paraId="23BABBB9" w14:textId="086CFE30" w:rsidR="003E3E14" w:rsidRPr="00336397" w:rsidRDefault="003E3E14" w:rsidP="003E3E14">
      <w:pPr>
        <w:pStyle w:val="Heading5"/>
        <w:rPr>
          <w:lang w:eastAsia="zh-CN"/>
        </w:rPr>
      </w:pPr>
      <w:bookmarkStart w:id="1638" w:name="_Toc50481917"/>
      <w:bookmarkStart w:id="1639" w:name="_Toc54846851"/>
      <w:bookmarkStart w:id="1640" w:name="_Toc57622395"/>
      <w:bookmarkStart w:id="1641" w:name="_Toc57624110"/>
      <w:bookmarkStart w:id="1642" w:name="_Toc57625800"/>
      <w:r>
        <w:rPr>
          <w:rFonts w:hint="eastAsia"/>
          <w:lang w:eastAsia="zh-CN"/>
        </w:rPr>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r w:rsidR="001426E9">
        <w:rPr>
          <w:lang w:eastAsia="zh-CN"/>
        </w:rPr>
        <w:t>1</w:t>
      </w:r>
      <w:r w:rsidRPr="009E0DE1">
        <w:rPr>
          <w:lang w:eastAsia="zh-CN"/>
        </w:rPr>
        <w:t>.</w:t>
      </w:r>
      <w:r>
        <w:rPr>
          <w:rFonts w:hint="eastAsia"/>
          <w:lang w:eastAsia="zh-CN"/>
        </w:rPr>
        <w:t>2</w:t>
      </w:r>
      <w:r w:rsidRPr="009E0DE1">
        <w:rPr>
          <w:lang w:eastAsia="zh-CN"/>
        </w:rPr>
        <w:tab/>
      </w:r>
      <w:r w:rsidR="001426E9">
        <w:rPr>
          <w:lang w:eastAsia="zh-CN"/>
        </w:rPr>
        <w:t xml:space="preserve">UTM Triggered </w:t>
      </w:r>
      <w:r>
        <w:rPr>
          <w:rFonts w:hint="eastAsia"/>
          <w:lang w:eastAsia="zh-CN"/>
        </w:rPr>
        <w:t xml:space="preserve">UAV and UAVC </w:t>
      </w:r>
      <w:r w:rsidR="001426E9">
        <w:rPr>
          <w:lang w:eastAsia="zh-CN"/>
        </w:rPr>
        <w:t>P</w:t>
      </w:r>
      <w:r w:rsidR="001426E9">
        <w:rPr>
          <w:rFonts w:hint="eastAsia"/>
          <w:lang w:eastAsia="zh-CN"/>
        </w:rPr>
        <w:t xml:space="preserve">airing </w:t>
      </w:r>
      <w:r w:rsidR="001426E9">
        <w:rPr>
          <w:lang w:eastAsia="zh-CN"/>
        </w:rPr>
        <w:t>R</w:t>
      </w:r>
      <w:r w:rsidR="001426E9">
        <w:rPr>
          <w:rFonts w:hint="eastAsia"/>
          <w:lang w:eastAsia="zh-CN"/>
        </w:rPr>
        <w:t>e</w:t>
      </w:r>
      <w:r>
        <w:rPr>
          <w:rFonts w:hint="eastAsia"/>
          <w:lang w:eastAsia="zh-CN"/>
        </w:rPr>
        <w:t>-authorization</w:t>
      </w:r>
      <w:bookmarkEnd w:id="1638"/>
      <w:bookmarkEnd w:id="1639"/>
      <w:bookmarkEnd w:id="1640"/>
      <w:bookmarkEnd w:id="1641"/>
      <w:bookmarkEnd w:id="1642"/>
    </w:p>
    <w:p w14:paraId="4DC06187" w14:textId="6DD03E88" w:rsidR="003E3E14" w:rsidRDefault="001426E9" w:rsidP="003E3E14">
      <w:pPr>
        <w:pStyle w:val="TH"/>
      </w:pPr>
      <w:r>
        <w:object w:dxaOrig="11677" w:dyaOrig="6008" w14:anchorId="7C4FFE95">
          <v:shape id="_x0000_i1069" type="#_x0000_t75" style="width:481.55pt;height:247.7pt" o:ole="">
            <v:imagedata r:id="rId108" o:title=""/>
          </v:shape>
          <o:OLEObject Type="Embed" ProgID="Visio.Drawing.11" ShapeID="_x0000_i1069" DrawAspect="Content" ObjectID="_1668241380" r:id="rId109"/>
        </w:object>
      </w:r>
    </w:p>
    <w:p w14:paraId="686A5028" w14:textId="11161876" w:rsidR="003E3E14" w:rsidRPr="003931CF" w:rsidRDefault="003E3E14" w:rsidP="003E3E14">
      <w:pPr>
        <w:pStyle w:val="TF"/>
        <w:rPr>
          <w:lang w:eastAsia="zh-CN"/>
        </w:rPr>
      </w:pPr>
      <w:r>
        <w:t>Figure 6.</w:t>
      </w:r>
      <w:r>
        <w:rPr>
          <w:lang w:eastAsia="zh-CN"/>
        </w:rPr>
        <w:t>24</w:t>
      </w:r>
      <w:r>
        <w:t>.3.1</w:t>
      </w:r>
      <w:r w:rsidR="001426E9">
        <w:t>.2</w:t>
      </w:r>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8603A46" w:rsidR="003E3E14" w:rsidRDefault="00F669A2" w:rsidP="003E3E14">
      <w:pPr>
        <w:pStyle w:val="B1"/>
        <w:rPr>
          <w:lang w:eastAsia="zh-CN"/>
        </w:rPr>
      </w:pPr>
      <w:r>
        <w:rPr>
          <w:lang w:eastAsia="zh-CN"/>
        </w:rPr>
        <w:t>2-3.</w:t>
      </w:r>
      <w:r>
        <w:rPr>
          <w:lang w:eastAsia="zh-CN"/>
        </w:rPr>
        <w:tab/>
      </w:r>
      <w:r w:rsidR="001426E9">
        <w:rPr>
          <w:rFonts w:hint="eastAsia"/>
          <w:lang w:eastAsia="zh-CN"/>
        </w:rPr>
        <w:t>[Conditional] If the UFES does not maintain the serving SMF of the UE,</w:t>
      </w:r>
      <w:r w:rsidR="001426E9">
        <w:rPr>
          <w:lang w:eastAsia="zh-CN"/>
        </w:rPr>
        <w:t xml:space="preserve"> </w:t>
      </w:r>
      <w:r>
        <w:rPr>
          <w:lang w:eastAsia="zh-CN"/>
        </w:rPr>
        <w:t>UFES gets SMF ID from UDM using Nudm_UECM_Get service operation.</w:t>
      </w:r>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r w:rsidR="001426E9">
        <w:t xml:space="preserve">Option 1: </w:t>
      </w:r>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pPr>
      <w:r>
        <w:rPr>
          <w:rFonts w:hint="eastAsia"/>
          <w:lang w:eastAsia="zh-CN"/>
        </w:rPr>
        <w:t>6</w:t>
      </w:r>
      <w:r w:rsidRPr="00140E21">
        <w:t>.</w:t>
      </w:r>
      <w:r w:rsidRPr="00140E21">
        <w:tab/>
      </w:r>
      <w:r w:rsidR="001426E9">
        <w:t xml:space="preserve">Option 1: </w:t>
      </w:r>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p>
    <w:p w14:paraId="21C98393" w14:textId="77777777" w:rsidR="001426E9" w:rsidRDefault="003E3E14" w:rsidP="003E3E14">
      <w:pPr>
        <w:pStyle w:val="Heading4"/>
      </w:pPr>
      <w:bookmarkStart w:id="1643" w:name="_Toc54846852"/>
      <w:bookmarkStart w:id="1644" w:name="_Toc57622396"/>
      <w:bookmarkStart w:id="1645" w:name="_Toc57624111"/>
      <w:bookmarkStart w:id="1646" w:name="_Toc50481918"/>
      <w:bookmarkStart w:id="1647" w:name="_Toc57625801"/>
      <w:r w:rsidRPr="008A0856">
        <w:rPr>
          <w:lang w:val="x-none"/>
        </w:rPr>
        <w:lastRenderedPageBreak/>
        <w:t>6.</w:t>
      </w:r>
      <w:r>
        <w:rPr>
          <w:lang w:val="en-US"/>
        </w:rPr>
        <w:t>24</w:t>
      </w:r>
      <w:r w:rsidRPr="008A0856">
        <w:rPr>
          <w:lang w:val="x-none"/>
        </w:rPr>
        <w:t>.3.</w:t>
      </w:r>
      <w:r>
        <w:rPr>
          <w:rFonts w:hint="eastAsia"/>
          <w:lang w:val="x-none" w:eastAsia="zh-CN"/>
        </w:rPr>
        <w:t>3</w:t>
      </w:r>
      <w:r>
        <w:tab/>
      </w:r>
      <w:r w:rsidR="001426E9">
        <w:t>EPS Procedures</w:t>
      </w:r>
      <w:bookmarkEnd w:id="1643"/>
      <w:bookmarkEnd w:id="1644"/>
      <w:bookmarkEnd w:id="1645"/>
      <w:bookmarkEnd w:id="1647"/>
    </w:p>
    <w:p w14:paraId="544963D6" w14:textId="7EA86A2A" w:rsidR="003E3E14" w:rsidRDefault="001426E9" w:rsidP="00647686">
      <w:pPr>
        <w:pStyle w:val="Heading5"/>
        <w:rPr>
          <w:lang w:eastAsia="zh-CN"/>
        </w:rPr>
      </w:pPr>
      <w:bookmarkStart w:id="1648" w:name="_Toc54846853"/>
      <w:bookmarkStart w:id="1649" w:name="_Toc57622397"/>
      <w:bookmarkStart w:id="1650" w:name="_Toc57624112"/>
      <w:bookmarkStart w:id="1651" w:name="_Toc57625802"/>
      <w:r>
        <w:t>6.24.3.3.1</w:t>
      </w:r>
      <w:r>
        <w:tab/>
      </w:r>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bookmarkEnd w:id="1646"/>
      <w:bookmarkEnd w:id="1648"/>
      <w:bookmarkEnd w:id="1649"/>
      <w:bookmarkEnd w:id="1650"/>
      <w:bookmarkEnd w:id="1651"/>
    </w:p>
    <w:p w14:paraId="1E87F996" w14:textId="77777777" w:rsidR="003E3E14" w:rsidRDefault="003E3E14" w:rsidP="003E3E14">
      <w:pPr>
        <w:pStyle w:val="TH"/>
      </w:pPr>
      <w:r>
        <w:object w:dxaOrig="12007" w:dyaOrig="3571" w14:anchorId="5FE6AA62">
          <v:shape id="_x0000_i1070" type="#_x0000_t75" style="width:481.55pt;height:143.4pt" o:ole="">
            <v:imagedata r:id="rId110" o:title=""/>
          </v:shape>
          <o:OLEObject Type="Embed" ProgID="Visio.Drawing.11" ShapeID="_x0000_i1070" DrawAspect="Content" ObjectID="_1668241381" r:id="rId111"/>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r w:rsidR="001426E9">
        <w:rPr>
          <w:lang w:eastAsia="zh-CN"/>
        </w:rPr>
        <w:t>.1</w:t>
      </w:r>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30971635" w:rsidR="00F669A2" w:rsidRDefault="00F669A2" w:rsidP="003E3E14">
      <w:pPr>
        <w:pStyle w:val="B1"/>
        <w:rPr>
          <w:lang w:eastAsia="zh-CN"/>
        </w:rPr>
      </w:pPr>
      <w:r>
        <w:rPr>
          <w:lang w:eastAsia="zh-CN"/>
        </w:rPr>
        <w:t>3.</w:t>
      </w:r>
      <w:r>
        <w:rPr>
          <w:lang w:eastAsia="zh-CN"/>
        </w:rPr>
        <w:tab/>
        <w:t xml:space="preserve">The PGW initiated bearer modification procedure in clause 5.4.2.1 in </w:t>
      </w:r>
      <w:r w:rsidR="00647686">
        <w:rPr>
          <w:lang w:eastAsia="zh-CN"/>
        </w:rPr>
        <w:t>TS 23.401 [</w:t>
      </w:r>
      <w:r>
        <w:rPr>
          <w:lang w:eastAsia="zh-CN"/>
        </w:rPr>
        <w:t>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652" w:name="_Toc50481919"/>
      <w:bookmarkStart w:id="1653" w:name="_Toc54846854"/>
      <w:bookmarkStart w:id="1654" w:name="_Toc57622398"/>
      <w:bookmarkStart w:id="1655" w:name="_Toc57624113"/>
      <w:bookmarkStart w:id="1656" w:name="_Toc57625803"/>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652"/>
      <w:bookmarkEnd w:id="1653"/>
      <w:bookmarkEnd w:id="1654"/>
      <w:bookmarkEnd w:id="1655"/>
      <w:bookmarkEnd w:id="1656"/>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r w:rsidR="001426E9">
        <w:rPr>
          <w:lang w:eastAsia="zh-CN"/>
        </w:rPr>
        <w:t xml:space="preserve"> </w:t>
      </w:r>
      <w:r w:rsidR="001426E9">
        <w:rPr>
          <w:rFonts w:hint="eastAsia"/>
          <w:lang w:eastAsia="zh-CN"/>
        </w:rPr>
        <w:t>or secondary authorization/authentication procedure</w:t>
      </w:r>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657" w:name="_Toc50481920"/>
      <w:bookmarkStart w:id="1658" w:name="_Toc54846855"/>
      <w:bookmarkStart w:id="1659" w:name="_Toc57622399"/>
      <w:bookmarkStart w:id="1660" w:name="_Toc57624114"/>
      <w:bookmarkStart w:id="1661" w:name="_Toc57625804"/>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657"/>
      <w:bookmarkEnd w:id="1658"/>
      <w:bookmarkEnd w:id="1659"/>
      <w:bookmarkEnd w:id="1660"/>
      <w:bookmarkEnd w:id="1661"/>
    </w:p>
    <w:p w14:paraId="350DD344" w14:textId="77777777" w:rsidR="00D042CE" w:rsidRDefault="00D042CE" w:rsidP="00D042CE">
      <w:pPr>
        <w:pStyle w:val="Heading3"/>
      </w:pPr>
      <w:bookmarkStart w:id="1662" w:name="_Toc50481921"/>
      <w:bookmarkStart w:id="1663" w:name="_Toc54846856"/>
      <w:bookmarkStart w:id="1664" w:name="_Toc57622400"/>
      <w:bookmarkStart w:id="1665" w:name="_Toc57624115"/>
      <w:bookmarkStart w:id="1666" w:name="_Toc57625805"/>
      <w:r>
        <w:t>6.25</w:t>
      </w:r>
      <w:r w:rsidRPr="002D3C5B">
        <w:t>.1</w:t>
      </w:r>
      <w:r w:rsidRPr="002D3C5B">
        <w:tab/>
      </w:r>
      <w:r>
        <w:t>Introduction</w:t>
      </w:r>
      <w:bookmarkEnd w:id="1662"/>
      <w:bookmarkEnd w:id="1663"/>
      <w:bookmarkEnd w:id="1664"/>
      <w:bookmarkEnd w:id="1665"/>
      <w:bookmarkEnd w:id="1666"/>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rsidR="00FC188D">
        <w:t xml:space="preserve"> 9, </w:t>
      </w:r>
      <w:r>
        <w:t>13,14,15,16,</w:t>
      </w:r>
      <w:r w:rsidR="007B1728">
        <w:t xml:space="preserve"> and 17</w:t>
      </w:r>
      <w:r>
        <w:t xml:space="preserve"> where certain aspects where commonality exist are brought together here in this solution.</w:t>
      </w:r>
    </w:p>
    <w:p w14:paraId="24FD516F" w14:textId="36D451D1" w:rsidR="00D042CE" w:rsidRDefault="00D042CE" w:rsidP="00D042CE">
      <w:pPr>
        <w:rPr>
          <w:lang w:eastAsia="zh-CN"/>
        </w:rPr>
      </w:pPr>
      <w:r>
        <w:rPr>
          <w:lang w:eastAsia="zh-CN"/>
        </w:rPr>
        <w:lastRenderedPageBreak/>
        <w:t xml:space="preserve">In the </w:t>
      </w: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r w:rsidR="007B1728">
        <w:rPr>
          <w:lang w:eastAsia="zh-CN"/>
        </w:rPr>
        <w:t>, and 17</w:t>
      </w:r>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392201AD" w:rsidR="00F44030" w:rsidRPr="000E74E0" w:rsidRDefault="00D042CE" w:rsidP="00F44030">
      <w:r>
        <w:rPr>
          <w:rFonts w:hint="eastAsia"/>
          <w:lang w:eastAsia="zh-CN"/>
        </w:rPr>
        <w:t>Step</w:t>
      </w:r>
      <w:r>
        <w:rPr>
          <w:lang w:eastAsia="zh-CN"/>
        </w:rPr>
        <w:t xml:space="preserve"> 11,12, </w:t>
      </w:r>
      <w:r w:rsidR="00F44030">
        <w:rPr>
          <w:lang w:eastAsia="zh-CN"/>
        </w:rPr>
        <w:t>15</w:t>
      </w:r>
      <w:r>
        <w:rPr>
          <w:lang w:eastAsia="zh-CN"/>
        </w:rPr>
        <w:t xml:space="preserve"> are from the concept of solution 1 </w:t>
      </w:r>
      <w:r w:rsidR="00F44030" w:rsidRPr="000E74E0">
        <w:rPr>
          <w:lang w:eastAsia="zh-CN"/>
        </w:rPr>
        <w:t>for tracking unknow UAVs in the target area which can be mapped to 3GPP network areas</w:t>
      </w:r>
      <w:r>
        <w:t>.</w:t>
      </w:r>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p>
    <w:p w14:paraId="6522AAAD" w14:textId="4EF31E3B" w:rsidR="00D042CE" w:rsidRDefault="00F44030" w:rsidP="00D042CE">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Number of UEs present 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p>
    <w:p w14:paraId="7DFA92CC" w14:textId="68A72E79" w:rsidR="00D042CE" w:rsidRPr="002D3C5B" w:rsidRDefault="00D042CE" w:rsidP="00D042CE">
      <w:pPr>
        <w:pStyle w:val="Heading3"/>
      </w:pPr>
      <w:bookmarkStart w:id="1667" w:name="_Toc50481922"/>
      <w:bookmarkStart w:id="1668" w:name="_Toc54846857"/>
      <w:bookmarkStart w:id="1669" w:name="_Toc57622401"/>
      <w:bookmarkStart w:id="1670" w:name="_Toc57624116"/>
      <w:bookmarkStart w:id="1671" w:name="_Toc57625806"/>
      <w:r>
        <w:t>6.25</w:t>
      </w:r>
      <w:r w:rsidRPr="002D3C5B">
        <w:t>.</w:t>
      </w:r>
      <w:r w:rsidR="00F44030">
        <w:t>2</w:t>
      </w:r>
      <w:r w:rsidRPr="002D3C5B">
        <w:tab/>
      </w:r>
      <w:r w:rsidRPr="002D3C5B">
        <w:rPr>
          <w:lang w:eastAsia="zh-CN"/>
        </w:rPr>
        <w:t xml:space="preserve">Functional </w:t>
      </w:r>
      <w:r w:rsidRPr="002D3C5B">
        <w:t>Description</w:t>
      </w:r>
      <w:bookmarkEnd w:id="1667"/>
      <w:bookmarkEnd w:id="1668"/>
      <w:bookmarkEnd w:id="1669"/>
      <w:bookmarkEnd w:id="1670"/>
      <w:bookmarkEnd w:id="1671"/>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3CAE413C"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r w:rsidR="007B1728" w:rsidRPr="00BB0C53">
        <w:rPr>
          <w:lang w:eastAsia="zh-CN"/>
        </w:rPr>
        <w:t>exclusively</w:t>
      </w:r>
      <w:r w:rsidRPr="00BB0C53">
        <w:rPr>
          <w:lang w:eastAsia="zh-CN"/>
        </w:rPr>
        <w:t xml:space="preserve"> a networked UAVC.</w:t>
      </w:r>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0409637B"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1C2AF5">
        <w:rPr>
          <w:lang w:eastAsia="zh-CN"/>
        </w:rPr>
        <w:t>.</w:t>
      </w:r>
    </w:p>
    <w:p w14:paraId="6556275E" w14:textId="01C40301"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w:t>
      </w:r>
      <w:r w:rsidR="00A75FB8">
        <w:t>if</w:t>
      </w:r>
      <w:r>
        <w:t xml:space="preserv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586D1C">
        <w:rPr>
          <w:lang w:eastAsia="zh-CN"/>
        </w:rPr>
        <w:t>.</w:t>
      </w:r>
    </w:p>
    <w:p w14:paraId="07B15F85" w14:textId="1DFDCC30" w:rsidR="00F44030" w:rsidRPr="000E74E0" w:rsidRDefault="00D042CE" w:rsidP="00F44030">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can be reused. If the target area can be mapped to 3GPP network areas, UAVF identifies the UAVs from the UE list received from AMF, and feedback the identified UAVs to UTM/USS.</w:t>
      </w:r>
    </w:p>
    <w:p w14:paraId="3AAA3294" w14:textId="77777777" w:rsidR="00F44030" w:rsidRDefault="00F44030" w:rsidP="00F44030">
      <w:pPr>
        <w:pStyle w:val="B3"/>
      </w:pPr>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p>
    <w:p w14:paraId="353129F9" w14:textId="2E6339A0" w:rsidR="00D042CE" w:rsidRDefault="00F44030" w:rsidP="00F44030">
      <w:pPr>
        <w:pStyle w:val="B3"/>
      </w:pPr>
      <w:r>
        <w:tab/>
      </w:r>
      <w:r w:rsidRPr="00C76068">
        <w:t>The list reported to the USS/UTM contains only UAVs.</w:t>
      </w:r>
    </w:p>
    <w:p w14:paraId="3A2413B8" w14:textId="77777777" w:rsidR="00D042CE" w:rsidRDefault="00D042CE" w:rsidP="00D042CE">
      <w:pPr>
        <w:pStyle w:val="NO"/>
      </w:pPr>
      <w:r>
        <w:lastRenderedPageBreak/>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672" w:name="OLE_LINK33"/>
      <w:r>
        <w:t>GMLC</w:t>
      </w:r>
      <w:bookmarkEnd w:id="1672"/>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61323C55" w:rsidR="00D042CE" w:rsidRPr="002D3C5B" w:rsidRDefault="00D042CE" w:rsidP="00D042CE">
      <w:pPr>
        <w:pStyle w:val="Heading3"/>
      </w:pPr>
      <w:bookmarkStart w:id="1673" w:name="_Toc50481923"/>
      <w:bookmarkStart w:id="1674" w:name="_Toc54846858"/>
      <w:bookmarkStart w:id="1675" w:name="_Toc57622402"/>
      <w:bookmarkStart w:id="1676" w:name="_Toc57624117"/>
      <w:bookmarkStart w:id="1677" w:name="_Toc57625807"/>
      <w:r>
        <w:lastRenderedPageBreak/>
        <w:t>6.25</w:t>
      </w:r>
      <w:r w:rsidRPr="002D3C5B">
        <w:t>.</w:t>
      </w:r>
      <w:r w:rsidR="00F44030">
        <w:t>3</w:t>
      </w:r>
      <w:r w:rsidRPr="002D3C5B">
        <w:tab/>
        <w:t>Procedures</w:t>
      </w:r>
      <w:bookmarkEnd w:id="1673"/>
      <w:bookmarkEnd w:id="1674"/>
      <w:bookmarkEnd w:id="1675"/>
      <w:bookmarkEnd w:id="1676"/>
      <w:bookmarkEnd w:id="1677"/>
    </w:p>
    <w:p w14:paraId="6799C9D9" w14:textId="61437680" w:rsidR="00F669A2" w:rsidRDefault="00F44030" w:rsidP="00F669A2">
      <w:pPr>
        <w:pStyle w:val="TH"/>
      </w:pPr>
      <w:r w:rsidRPr="002D3C5B">
        <w:object w:dxaOrig="13141" w:dyaOrig="14236" w14:anchorId="6510BBAD">
          <v:shape id="_x0000_i1071" type="#_x0000_t75" style="width:478.1pt;height:521.3pt" o:ole="">
            <v:imagedata r:id="rId112" o:title=""/>
          </v:shape>
          <o:OLEObject Type="Embed" ProgID="Visio.Drawing.11" ShapeID="_x0000_i1071" DrawAspect="Content" ObjectID="_1668241382" r:id="rId113"/>
        </w:object>
      </w:r>
    </w:p>
    <w:p w14:paraId="5CFCF886" w14:textId="7425E8A9" w:rsidR="00D042CE" w:rsidRDefault="00D042CE" w:rsidP="00F669A2">
      <w:pPr>
        <w:pStyle w:val="TF"/>
      </w:pP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1678" w:name="OLE_LINK35"/>
      <w:r>
        <w:rPr>
          <w:lang w:eastAsia="zh-CN"/>
        </w:rPr>
        <w:t xml:space="preserve">The UTM/USS sends the location request to UAVF to request UAV and/or UAVC locations from network. </w:t>
      </w:r>
      <w:bookmarkEnd w:id="1678"/>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59A1B0C" w14:textId="015E9A55" w:rsidR="00F44030" w:rsidRDefault="00F44030" w:rsidP="00647686">
      <w:pPr>
        <w:pStyle w:val="NO"/>
        <w:rPr>
          <w:lang w:eastAsia="zh-CN"/>
        </w:rPr>
      </w:pPr>
      <w:r w:rsidRPr="009E0DE1">
        <w:rPr>
          <w:lang w:eastAsia="zh-CN"/>
        </w:rPr>
        <w:t>NOTE</w:t>
      </w:r>
      <w:r w:rsidR="007B1728">
        <w:rPr>
          <w:lang w:eastAsia="zh-CN"/>
        </w:rPr>
        <w:t xml:space="preserve"> 1</w:t>
      </w:r>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0D15BB01" w:rsidR="00D042CE" w:rsidRDefault="00D042CE" w:rsidP="00D042CE">
      <w:pPr>
        <w:pStyle w:val="B1"/>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r w:rsidR="007B1728">
        <w:t xml:space="preserve">area inside or outside the fence </w:t>
      </w:r>
      <w:r>
        <w:t>for Geofencing.</w:t>
      </w:r>
    </w:p>
    <w:p w14:paraId="03AFB575" w14:textId="3302935E" w:rsidR="007B1728" w:rsidRDefault="007B1728" w:rsidP="00647686">
      <w:pPr>
        <w:pStyle w:val="NO"/>
        <w:rPr>
          <w:lang w:eastAsia="zh-CN"/>
        </w:rPr>
      </w:pPr>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647686">
        <w:rPr>
          <w:rFonts w:eastAsia="Microsoft YaHei" w:hint="eastAsi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0062E27B" w:rsidR="00D042CE" w:rsidRDefault="00D042CE" w:rsidP="00D042CE">
      <w:r>
        <w:t>Step</w:t>
      </w:r>
      <w:r w:rsidR="00647686">
        <w:t>s</w:t>
      </w:r>
      <w:r>
        <w:t xml:space="preserve">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 xml:space="preserve">separates out the UEs that are actual UAVs based on e.g. available CAA-Level UAV ID, checking for </w:t>
      </w:r>
      <w:r w:rsidR="00F44030" w:rsidRPr="00C76068">
        <w:lastRenderedPageBreak/>
        <w:t>UEs with aerial subscriptions, and whether the UAV has successfully registered and has been authorized by the USS/UTM</w:t>
      </w:r>
      <w:r>
        <w:t>.</w:t>
      </w:r>
    </w:p>
    <w:p w14:paraId="012DCDF0" w14:textId="77D6B452" w:rsidR="00F44030" w:rsidRPr="00C76068" w:rsidRDefault="00D042CE" w:rsidP="00F44030">
      <w:pPr>
        <w:pStyle w:val="B1"/>
      </w:pPr>
      <w:r>
        <w:t>13</w:t>
      </w:r>
      <w:r w:rsidR="00F669A2">
        <w:t>.</w:t>
      </w:r>
      <w:r w:rsidR="00F669A2">
        <w:tab/>
      </w:r>
      <w:r w:rsidR="00F44030">
        <w:t xml:space="preserve">[Optional] </w:t>
      </w:r>
      <w:r w:rsidR="00F44030" w:rsidRPr="00C76068">
        <w:t xml:space="preserve">From the list of UEs generated in step 12, </w:t>
      </w:r>
      <w:bookmarkStart w:id="1679" w:name="_Hlk53398084"/>
      <w:r w:rsidR="00F44030" w:rsidRPr="00C76068">
        <w:t>for UAVs that are in target areas that do not map to 3GPP network areas, the UAVF then</w:t>
      </w:r>
      <w:bookmarkEnd w:id="1679"/>
      <w:r w:rsidR="00F44030" w:rsidRPr="00952D0F">
        <w:t xml:space="preserve"> </w:t>
      </w:r>
      <w:r w:rsidR="00F44030" w:rsidRPr="00C76068">
        <w:t>queries the UAV(s)</w:t>
      </w:r>
      <w:r w:rsidR="00F44030" w:rsidRPr="00952D0F">
        <w:t xml:space="preserve"> lo</w:t>
      </w:r>
      <w:r w:rsidR="00F44030" w:rsidRPr="00C76068">
        <w:t>cation from GMLC.</w:t>
      </w:r>
    </w:p>
    <w:p w14:paraId="02DDFD44" w14:textId="19CF19A6" w:rsidR="00D042CE" w:rsidRPr="00647686" w:rsidRDefault="00F44030" w:rsidP="00F44030">
      <w:pPr>
        <w:pStyle w:val="B1"/>
      </w:pPr>
      <w:r w:rsidRPr="00647686">
        <w:t>14. If step</w:t>
      </w:r>
      <w:r w:rsidR="00647686">
        <w:t> </w:t>
      </w:r>
      <w:r w:rsidRPr="00647686">
        <w:t>13 is executed, from the list of locations returned by the GMLC the UAVF compares the UAV locations to the target area (provide in step</w:t>
      </w:r>
      <w:r w:rsidR="00647686">
        <w:t> </w:t>
      </w:r>
      <w:r w:rsidRPr="00647686">
        <w:t>11) to identify the UAVs to report.</w:t>
      </w:r>
      <w:r w:rsidR="00647686">
        <w:t xml:space="preserve"> </w:t>
      </w:r>
      <w:r w:rsidRPr="00647686">
        <w:t>If the target area can be mapped to 3GPP network areas, the list received in step</w:t>
      </w:r>
      <w:r w:rsidR="00647686">
        <w:t> </w:t>
      </w:r>
      <w:r w:rsidRPr="00647686">
        <w:t>12 is used.</w:t>
      </w:r>
    </w:p>
    <w:p w14:paraId="1949CE61" w14:textId="341245C4" w:rsidR="00D042CE" w:rsidRPr="00F215BD" w:rsidRDefault="00D042CE" w:rsidP="00D042CE">
      <w:pPr>
        <w:pStyle w:val="B1"/>
      </w:pPr>
      <w:r>
        <w:t>1</w:t>
      </w:r>
      <w:r w:rsidR="00F44030">
        <w:t>5</w:t>
      </w:r>
      <w:r>
        <w:t>.</w:t>
      </w:r>
      <w:r w:rsidR="00F669A2">
        <w:tab/>
      </w:r>
      <w:r>
        <w:t>UAVF</w:t>
      </w:r>
      <w:r w:rsidRPr="006C5DA2">
        <w:t xml:space="preserve"> </w:t>
      </w:r>
      <w:r w:rsidR="00F44030" w:rsidRPr="00C76068">
        <w:t>feedback</w:t>
      </w:r>
      <w:r w:rsidR="00F44030">
        <w:t>s</w:t>
      </w:r>
      <w:r w:rsidR="00F44030" w:rsidRPr="00C76068">
        <w:t xml:space="preserve"> the identified UAVs to UTM/USS.</w:t>
      </w:r>
    </w:p>
    <w:p w14:paraId="3F7F2D51" w14:textId="3C0B2FE5" w:rsidR="00D042CE" w:rsidRPr="002D3C5B" w:rsidRDefault="00D042CE" w:rsidP="00D042CE">
      <w:pPr>
        <w:pStyle w:val="Heading3"/>
      </w:pPr>
      <w:bookmarkStart w:id="1680" w:name="_Toc50481924"/>
      <w:bookmarkStart w:id="1681" w:name="_Toc54846859"/>
      <w:bookmarkStart w:id="1682" w:name="_Toc57622403"/>
      <w:bookmarkStart w:id="1683" w:name="_Toc57624118"/>
      <w:bookmarkStart w:id="1684" w:name="_Toc57625808"/>
      <w:r>
        <w:t>6.25</w:t>
      </w:r>
      <w:r w:rsidRPr="002D3C5B">
        <w:t>.</w:t>
      </w:r>
      <w:r w:rsidR="00F44030">
        <w:t>4</w:t>
      </w:r>
      <w:r w:rsidRPr="002D3C5B">
        <w:tab/>
        <w:t>Impacts on services, entities and interfaces</w:t>
      </w:r>
      <w:bookmarkEnd w:id="1680"/>
      <w:bookmarkEnd w:id="1681"/>
      <w:bookmarkEnd w:id="1682"/>
      <w:bookmarkEnd w:id="1683"/>
      <w:bookmarkEnd w:id="1684"/>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17890D7F" w14:textId="76F9010C" w:rsidR="00D042CE" w:rsidRPr="002D3C5B" w:rsidRDefault="00D042CE" w:rsidP="00D042CE">
      <w:pPr>
        <w:pStyle w:val="B1"/>
      </w:pPr>
    </w:p>
    <w:p w14:paraId="28501178" w14:textId="77777777" w:rsidR="00C32EA8" w:rsidRPr="00F26449" w:rsidRDefault="00C32EA8" w:rsidP="00C32EA8">
      <w:pPr>
        <w:pStyle w:val="Heading2"/>
        <w:rPr>
          <w:lang w:eastAsia="zh-CN"/>
        </w:rPr>
      </w:pPr>
      <w:bookmarkStart w:id="1685" w:name="_Toc31037101"/>
      <w:bookmarkStart w:id="1686" w:name="_Toc50481925"/>
      <w:bookmarkStart w:id="1687" w:name="_Toc54846860"/>
      <w:bookmarkStart w:id="1688" w:name="_Toc57622404"/>
      <w:bookmarkStart w:id="1689" w:name="_Toc57624119"/>
      <w:bookmarkStart w:id="1690" w:name="_Toc57625809"/>
      <w:r>
        <w:t>6</w:t>
      </w:r>
      <w:r w:rsidRPr="00F26449">
        <w:t>.</w:t>
      </w:r>
      <w:r>
        <w:t>26</w:t>
      </w:r>
      <w:r w:rsidRPr="00F26449">
        <w:tab/>
        <w:t xml:space="preserve">Solution </w:t>
      </w:r>
      <w:r>
        <w:t>26</w:t>
      </w:r>
      <w:r w:rsidRPr="00F26449">
        <w:t xml:space="preserve">: </w:t>
      </w:r>
      <w:bookmarkEnd w:id="1685"/>
      <w:r w:rsidRPr="00F640F0">
        <w:t>UAV establishing user plane connectivity for remote identification &amp; tracking</w:t>
      </w:r>
      <w:r>
        <w:t xml:space="preserve"> for UAV operations</w:t>
      </w:r>
      <w:bookmarkEnd w:id="1686"/>
      <w:bookmarkEnd w:id="1687"/>
      <w:bookmarkEnd w:id="1688"/>
      <w:bookmarkEnd w:id="1689"/>
      <w:bookmarkEnd w:id="1690"/>
    </w:p>
    <w:p w14:paraId="22BAE7FC" w14:textId="77777777" w:rsidR="00C32EA8" w:rsidRPr="00F26449" w:rsidRDefault="00C32EA8" w:rsidP="00C32EA8">
      <w:pPr>
        <w:pStyle w:val="Heading3"/>
      </w:pPr>
      <w:bookmarkStart w:id="1691" w:name="_Toc50481926"/>
      <w:bookmarkStart w:id="1692" w:name="_Toc54846861"/>
      <w:bookmarkStart w:id="1693" w:name="_Toc57622405"/>
      <w:bookmarkStart w:id="1694" w:name="_Toc57624120"/>
      <w:bookmarkStart w:id="1695" w:name="_Toc57625810"/>
      <w:r>
        <w:t>6.26</w:t>
      </w:r>
      <w:r w:rsidRPr="00F26449">
        <w:t>.1</w:t>
      </w:r>
      <w:r w:rsidRPr="00F26449">
        <w:tab/>
        <w:t>Introduction</w:t>
      </w:r>
      <w:bookmarkEnd w:id="1691"/>
      <w:bookmarkEnd w:id="1692"/>
      <w:bookmarkEnd w:id="1693"/>
      <w:bookmarkEnd w:id="1694"/>
      <w:bookmarkEnd w:id="1695"/>
    </w:p>
    <w:p w14:paraId="720409C2" w14:textId="77777777" w:rsidR="00F669A2" w:rsidRDefault="00F669A2" w:rsidP="00F669A2">
      <w:pPr>
        <w:rPr>
          <w:lang w:eastAsia="en-GB"/>
        </w:rPr>
      </w:pPr>
      <w:bookmarkStart w:id="1696"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697" w:name="_Toc50481927"/>
      <w:bookmarkStart w:id="1698" w:name="_Toc54846862"/>
      <w:bookmarkStart w:id="1699" w:name="_Toc57622406"/>
      <w:bookmarkStart w:id="1700" w:name="_Toc57624121"/>
      <w:bookmarkStart w:id="1701" w:name="_Toc57625811"/>
      <w:r>
        <w:t>6.26</w:t>
      </w:r>
      <w:r w:rsidRPr="00C303C8">
        <w:t>.2</w:t>
      </w:r>
      <w:r w:rsidRPr="00C303C8">
        <w:rPr>
          <w:rFonts w:hint="eastAsia"/>
        </w:rPr>
        <w:tab/>
      </w:r>
      <w:r w:rsidRPr="00C303C8">
        <w:t xml:space="preserve">Functional </w:t>
      </w:r>
      <w:r w:rsidRPr="00C303C8">
        <w:rPr>
          <w:rFonts w:hint="eastAsia"/>
        </w:rPr>
        <w:t>Description</w:t>
      </w:r>
      <w:bookmarkEnd w:id="1696"/>
      <w:bookmarkEnd w:id="1697"/>
      <w:bookmarkEnd w:id="1698"/>
      <w:bookmarkEnd w:id="1699"/>
      <w:bookmarkEnd w:id="1700"/>
      <w:bookmarkEnd w:id="1701"/>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lastRenderedPageBreak/>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702" w:name="_Toc31037104"/>
      <w:bookmarkStart w:id="1703" w:name="_Toc50481928"/>
      <w:bookmarkStart w:id="1704" w:name="_Toc54846863"/>
      <w:bookmarkStart w:id="1705" w:name="_Toc57622407"/>
      <w:bookmarkStart w:id="1706" w:name="_Toc57624122"/>
      <w:bookmarkStart w:id="1707" w:name="_Toc57625812"/>
      <w:r>
        <w:t>6.26</w:t>
      </w:r>
      <w:r w:rsidRPr="00C303C8">
        <w:t>.</w:t>
      </w:r>
      <w:r w:rsidRPr="00C303C8">
        <w:rPr>
          <w:rFonts w:hint="eastAsia"/>
          <w:lang w:eastAsia="zh-CN"/>
        </w:rPr>
        <w:t>3</w:t>
      </w:r>
      <w:r w:rsidRPr="00C303C8">
        <w:tab/>
        <w:t>Procedures</w:t>
      </w:r>
      <w:bookmarkEnd w:id="1702"/>
      <w:bookmarkEnd w:id="1703"/>
      <w:bookmarkEnd w:id="1704"/>
      <w:bookmarkEnd w:id="1705"/>
      <w:bookmarkEnd w:id="1706"/>
      <w:bookmarkEnd w:id="1707"/>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72" type="#_x0000_t75" style="width:480.95pt;height:631.85pt" o:ole="">
            <v:imagedata r:id="rId114" o:title=""/>
          </v:shape>
          <o:OLEObject Type="Embed" ProgID="Visio.Drawing.15" ShapeID="_x0000_i1072" DrawAspect="Content" ObjectID="_1668241383" r:id="rId115"/>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B43686E"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r w:rsidR="00647686">
        <w:rPr>
          <w:lang w:eastAsia="zh-CN"/>
        </w:rPr>
        <w:t>.</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708" w:name="_Toc31037105"/>
      <w:bookmarkStart w:id="1709" w:name="_Toc50481929"/>
      <w:bookmarkStart w:id="1710" w:name="_Toc54846864"/>
      <w:bookmarkStart w:id="1711" w:name="_Toc57622408"/>
      <w:bookmarkStart w:id="1712" w:name="_Toc57624123"/>
      <w:bookmarkStart w:id="1713" w:name="_Toc57625813"/>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708"/>
      <w:bookmarkEnd w:id="1709"/>
      <w:bookmarkEnd w:id="1710"/>
      <w:bookmarkEnd w:id="1711"/>
      <w:bookmarkEnd w:id="1712"/>
      <w:bookmarkEnd w:id="1713"/>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714" w:name="_Toc50481930"/>
      <w:bookmarkStart w:id="1715" w:name="_Toc54846865"/>
      <w:bookmarkStart w:id="1716" w:name="_Toc57622409"/>
      <w:bookmarkStart w:id="1717" w:name="_Toc57624124"/>
      <w:bookmarkStart w:id="1718" w:name="_Toc57625814"/>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714"/>
      <w:bookmarkEnd w:id="1715"/>
      <w:bookmarkEnd w:id="1716"/>
      <w:bookmarkEnd w:id="1717"/>
      <w:bookmarkEnd w:id="1718"/>
    </w:p>
    <w:p w14:paraId="1FB23798" w14:textId="77777777" w:rsidR="00460E91" w:rsidRDefault="00460E91" w:rsidP="00460E91">
      <w:pPr>
        <w:pStyle w:val="Heading3"/>
      </w:pPr>
      <w:bookmarkStart w:id="1719" w:name="_Toc50481931"/>
      <w:bookmarkStart w:id="1720" w:name="_Toc54846866"/>
      <w:bookmarkStart w:id="1721" w:name="_Toc57622410"/>
      <w:bookmarkStart w:id="1722" w:name="_Toc57624125"/>
      <w:bookmarkStart w:id="1723" w:name="_Toc57625815"/>
      <w:r w:rsidRPr="00117959">
        <w:t>6.</w:t>
      </w:r>
      <w:r>
        <w:t>27</w:t>
      </w:r>
      <w:r w:rsidRPr="00117959">
        <w:t>.1</w:t>
      </w:r>
      <w:r w:rsidRPr="00117959">
        <w:tab/>
        <w:t>Introduction</w:t>
      </w:r>
      <w:bookmarkEnd w:id="1719"/>
      <w:bookmarkEnd w:id="1720"/>
      <w:bookmarkEnd w:id="1721"/>
      <w:bookmarkEnd w:id="1722"/>
      <w:bookmarkEnd w:id="1723"/>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724" w:name="_Toc50481932"/>
      <w:bookmarkStart w:id="1725" w:name="_Toc54846867"/>
      <w:bookmarkStart w:id="1726" w:name="_Toc57622411"/>
      <w:bookmarkStart w:id="1727" w:name="_Toc57624126"/>
      <w:bookmarkStart w:id="1728" w:name="_Toc57625816"/>
      <w:r>
        <w:t>6.27</w:t>
      </w:r>
      <w:r w:rsidRPr="00F051DF">
        <w:t>.2</w:t>
      </w:r>
      <w:r w:rsidRPr="00F051DF">
        <w:rPr>
          <w:rFonts w:hint="eastAsia"/>
        </w:rPr>
        <w:tab/>
      </w:r>
      <w:r w:rsidRPr="00F051DF">
        <w:t>Procedures</w:t>
      </w:r>
      <w:bookmarkEnd w:id="1724"/>
      <w:bookmarkEnd w:id="1725"/>
      <w:bookmarkEnd w:id="1726"/>
      <w:bookmarkEnd w:id="1727"/>
      <w:bookmarkEnd w:id="1728"/>
    </w:p>
    <w:p w14:paraId="086DF80B" w14:textId="77777777" w:rsidR="00460E91" w:rsidRPr="00F051DF" w:rsidRDefault="00460E91" w:rsidP="00460E91">
      <w:pPr>
        <w:pStyle w:val="Heading4"/>
      </w:pPr>
      <w:bookmarkStart w:id="1729" w:name="_Toc50481933"/>
      <w:bookmarkStart w:id="1730" w:name="_Toc54846868"/>
      <w:bookmarkStart w:id="1731" w:name="_Toc57622412"/>
      <w:bookmarkStart w:id="1732" w:name="_Toc57624127"/>
      <w:bookmarkStart w:id="1733" w:name="_Toc57625817"/>
      <w:r>
        <w:t>6.27</w:t>
      </w:r>
      <w:r w:rsidRPr="00F051DF">
        <w:t>.2.1</w:t>
      </w:r>
      <w:r w:rsidRPr="00F051DF">
        <w:tab/>
        <w:t>5GS Procedure</w:t>
      </w:r>
      <w:bookmarkEnd w:id="1729"/>
      <w:bookmarkEnd w:id="1730"/>
      <w:bookmarkEnd w:id="1731"/>
      <w:bookmarkEnd w:id="1732"/>
      <w:bookmarkEnd w:id="1733"/>
    </w:p>
    <w:p w14:paraId="7DD164E1" w14:textId="77777777" w:rsidR="00460E91" w:rsidRPr="00F051DF" w:rsidRDefault="00460E91" w:rsidP="00F669A2">
      <w:pPr>
        <w:pStyle w:val="TH"/>
      </w:pPr>
      <w:r w:rsidRPr="00F051DF">
        <w:object w:dxaOrig="18040" w:dyaOrig="5211" w14:anchorId="12F65523">
          <v:shape id="_x0000_i1073" type="#_x0000_t75" style="width:479.8pt;height:138.8pt" o:ole="">
            <v:imagedata r:id="rId116" o:title=""/>
          </v:shape>
          <o:OLEObject Type="Embed" ProgID="Visio.Drawing.11" ShapeID="_x0000_i1073" DrawAspect="Content" ObjectID="_1668241384" r:id="rId117"/>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734" w:name="_Toc50481934"/>
      <w:bookmarkStart w:id="1735" w:name="_Toc54846869"/>
      <w:bookmarkStart w:id="1736" w:name="_Toc57622413"/>
      <w:bookmarkStart w:id="1737" w:name="_Toc57624128"/>
      <w:bookmarkStart w:id="1738" w:name="_Toc57625818"/>
      <w:r>
        <w:t>6.27</w:t>
      </w:r>
      <w:r w:rsidRPr="00F051DF">
        <w:t>.2.2</w:t>
      </w:r>
      <w:r w:rsidRPr="00F051DF">
        <w:tab/>
        <w:t>EPS Procedure</w:t>
      </w:r>
      <w:bookmarkEnd w:id="1734"/>
      <w:bookmarkEnd w:id="1735"/>
      <w:bookmarkEnd w:id="1736"/>
      <w:bookmarkEnd w:id="1737"/>
      <w:bookmarkEnd w:id="1738"/>
    </w:p>
    <w:p w14:paraId="109BA0A5" w14:textId="77777777" w:rsidR="00460E91" w:rsidRPr="00F051DF" w:rsidRDefault="00460E91" w:rsidP="00F669A2">
      <w:pPr>
        <w:pStyle w:val="TH"/>
      </w:pPr>
      <w:r w:rsidRPr="00F051DF">
        <w:object w:dxaOrig="18040" w:dyaOrig="5306" w14:anchorId="0F2CCACD">
          <v:shape id="_x0000_i1074" type="#_x0000_t75" style="width:479.8pt;height:141.7pt" o:ole="">
            <v:imagedata r:id="rId118" o:title=""/>
          </v:shape>
          <o:OLEObject Type="Embed" ProgID="Visio.Drawing.11" ShapeID="_x0000_i1074" DrawAspect="Content" ObjectID="_1668241385" r:id="rId119"/>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739" w:name="_Toc50481935"/>
      <w:bookmarkStart w:id="1740" w:name="_Toc54846870"/>
      <w:bookmarkStart w:id="1741" w:name="_Toc57622414"/>
      <w:bookmarkStart w:id="1742" w:name="_Toc57624129"/>
      <w:bookmarkStart w:id="1743" w:name="_Toc57625819"/>
      <w:r>
        <w:t>6.27</w:t>
      </w:r>
      <w:r w:rsidRPr="00F051DF">
        <w:t>.4</w:t>
      </w:r>
      <w:r w:rsidRPr="00F051DF">
        <w:rPr>
          <w:rFonts w:hint="eastAsia"/>
        </w:rPr>
        <w:tab/>
      </w:r>
      <w:r w:rsidRPr="00F051DF">
        <w:t>Impacts on services, entities and interfaces</w:t>
      </w:r>
      <w:bookmarkEnd w:id="1739"/>
      <w:bookmarkEnd w:id="1740"/>
      <w:bookmarkEnd w:id="1741"/>
      <w:bookmarkEnd w:id="1742"/>
      <w:bookmarkEnd w:id="1743"/>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744" w:name="_Toc510607505"/>
      <w:bookmarkStart w:id="1745" w:name="_Toc28869885"/>
      <w:bookmarkStart w:id="1746" w:name="_Toc30008184"/>
      <w:bookmarkStart w:id="1747" w:name="_Toc31035885"/>
      <w:bookmarkStart w:id="1748" w:name="_Toc31037030"/>
      <w:bookmarkStart w:id="1749" w:name="_Toc43132136"/>
      <w:bookmarkStart w:id="1750" w:name="_Toc43193048"/>
      <w:bookmarkStart w:id="1751" w:name="_Toc44584072"/>
      <w:bookmarkStart w:id="1752" w:name="_Toc44584221"/>
      <w:bookmarkStart w:id="1753" w:name="_Toc50481936"/>
      <w:bookmarkStart w:id="1754" w:name="_Toc54846871"/>
      <w:bookmarkStart w:id="1755" w:name="_Toc57622415"/>
      <w:bookmarkStart w:id="1756" w:name="_Toc57624130"/>
      <w:bookmarkStart w:id="1757" w:name="_Toc57625820"/>
      <w:r w:rsidRPr="002D3C5B">
        <w:rPr>
          <w:lang w:eastAsia="ko-KR"/>
        </w:rPr>
        <w:t>7</w:t>
      </w:r>
      <w:r w:rsidRPr="002D3C5B">
        <w:rPr>
          <w:lang w:eastAsia="ko-KR"/>
        </w:rPr>
        <w:tab/>
        <w:t>Evaluation</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33C9037F" w14:textId="7AFA1E41" w:rsidR="0029723D" w:rsidRDefault="00DA29AA" w:rsidP="00647686">
      <w:pPr>
        <w:pStyle w:val="EditorsNote"/>
      </w:pPr>
      <w:r w:rsidRPr="002D3C5B">
        <w:t>Editor's note:</w:t>
      </w:r>
      <w:r w:rsidR="0029723D" w:rsidRPr="002D3C5B">
        <w:tab/>
        <w:t>This clause will provide a general evaluation of the solutions.</w:t>
      </w:r>
    </w:p>
    <w:p w14:paraId="67733BF1" w14:textId="77777777" w:rsidR="00427AD2" w:rsidRDefault="00427AD2" w:rsidP="00647686">
      <w:pPr>
        <w:pStyle w:val="Heading2"/>
        <w:rPr>
          <w:lang w:eastAsia="zh-CN"/>
        </w:rPr>
      </w:pPr>
      <w:bookmarkStart w:id="1758" w:name="_Toc54846872"/>
      <w:bookmarkStart w:id="1759" w:name="_Toc57622416"/>
      <w:bookmarkStart w:id="1760" w:name="_Toc57624131"/>
      <w:bookmarkStart w:id="1761" w:name="_Toc57625821"/>
      <w:r>
        <w:rPr>
          <w:rFonts w:hint="eastAsia"/>
          <w:lang w:eastAsia="zh-CN"/>
        </w:rPr>
        <w:t>7</w:t>
      </w:r>
      <w:r>
        <w:rPr>
          <w:lang w:eastAsia="zh-CN"/>
        </w:rPr>
        <w:t>.1</w:t>
      </w:r>
      <w:r>
        <w:rPr>
          <w:lang w:eastAsia="zh-CN"/>
        </w:rPr>
        <w:tab/>
        <w:t>Evaluation on Key Issue #4</w:t>
      </w:r>
      <w:bookmarkEnd w:id="1758"/>
      <w:bookmarkEnd w:id="1759"/>
      <w:bookmarkEnd w:id="1760"/>
      <w:bookmarkEnd w:id="1761"/>
    </w:p>
    <w:p w14:paraId="4ACF7407" w14:textId="77777777" w:rsidR="00427AD2" w:rsidRPr="00647686" w:rsidRDefault="00427AD2" w:rsidP="00647686">
      <w:pPr>
        <w:rPr>
          <w:rFonts w:eastAsiaTheme="minorEastAsia"/>
        </w:rPr>
      </w:pPr>
      <w:r w:rsidRPr="00647686">
        <w:rPr>
          <w:rFonts w:eastAsiaTheme="minorEastAsia"/>
        </w:rPr>
        <w:t>Evaluations on solutions addressing key issue #4 are as follows:</w:t>
      </w:r>
    </w:p>
    <w:p w14:paraId="13A30477" w14:textId="77777777" w:rsidR="00427AD2" w:rsidRPr="00647686" w:rsidRDefault="00427AD2" w:rsidP="00647686">
      <w:pPr>
        <w:rPr>
          <w:rFonts w:eastAsiaTheme="minorEastAsia"/>
        </w:rPr>
      </w:pPr>
      <w:r w:rsidRPr="00647686">
        <w:rPr>
          <w:rFonts w:eastAsiaTheme="minorEastAsia"/>
        </w:rPr>
        <w:t xml:space="preserve">Solution 1 </w:t>
      </w:r>
      <w:r w:rsidRPr="00647686">
        <w:t>supports unknown UAV tracking, i.e. 3GPP network can provide UAV list for the UAVs in the target area to UTM/USS. AMF is enhanced to support a new event "identity list of aerial UEs in the target area".</w:t>
      </w:r>
    </w:p>
    <w:p w14:paraId="6FEF0D7D" w14:textId="77777777" w:rsidR="00427AD2" w:rsidRPr="00647686" w:rsidRDefault="00427AD2" w:rsidP="00647686">
      <w:pPr>
        <w:rPr>
          <w:rFonts w:eastAsiaTheme="minorEastAsia"/>
        </w:rPr>
      </w:pPr>
      <w:r w:rsidRPr="00647686">
        <w:rPr>
          <w:rFonts w:eastAsiaTheme="minorEastAsia"/>
        </w:rPr>
        <w:t>Solution 2 just provides an architecture for UAV operation but does not show the details. The solution is incomplete.</w:t>
      </w:r>
    </w:p>
    <w:p w14:paraId="40E56075" w14:textId="512C3DA4" w:rsidR="00427AD2" w:rsidRPr="00647686" w:rsidRDefault="00427AD2" w:rsidP="00647686">
      <w:pPr>
        <w:rPr>
          <w:rFonts w:eastAsiaTheme="minorEastAsia"/>
        </w:rPr>
      </w:pPr>
      <w:r w:rsidRPr="00647686">
        <w:rPr>
          <w:rFonts w:eastAsiaTheme="minorEastAsia"/>
        </w:rPr>
        <w:t xml:space="preserve">Solution 4 re-uses the existing </w:t>
      </w:r>
      <w:r w:rsidR="00647686">
        <w:rPr>
          <w:rFonts w:eastAsiaTheme="minorEastAsia"/>
        </w:rPr>
        <w:t>"</w:t>
      </w:r>
      <w:r w:rsidRPr="00647686">
        <w:rPr>
          <w:rFonts w:eastAsiaTheme="minorEastAsia"/>
        </w:rPr>
        <w:t>monitoring</w:t>
      </w:r>
      <w:r w:rsidR="00647686">
        <w:rPr>
          <w:rFonts w:eastAsiaTheme="minorEastAsia"/>
        </w:rPr>
        <w:t>"</w:t>
      </w:r>
      <w:r w:rsidRPr="00647686">
        <w:rPr>
          <w:rFonts w:eastAsiaTheme="minorEastAsia"/>
        </w:rPr>
        <w:t xml:space="preserve"> capability exposed by the 5G network. The NEF and the SCEF both offer the MonitoringEvent and the AsSessionWithQoS APIs, which can be used by an application server to track mobility and session related events for a certain UE. The UTM/USS will be able to directly call the above-mentioned NEF API's for UAV and UAVC tracking purposes.</w:t>
      </w:r>
    </w:p>
    <w:p w14:paraId="3AB23FA5" w14:textId="77777777" w:rsidR="00427AD2" w:rsidRPr="00647686" w:rsidRDefault="00427AD2" w:rsidP="00647686">
      <w:pPr>
        <w:rPr>
          <w:rFonts w:eastAsiaTheme="minorEastAsia"/>
        </w:rPr>
      </w:pPr>
      <w:r w:rsidRPr="00647686">
        <w:rPr>
          <w:rFonts w:eastAsiaTheme="minorEastAsia"/>
        </w:rPr>
        <w:t>Solution 9</w:t>
      </w:r>
      <w:r w:rsidRPr="00647686">
        <w:t xml:space="preserve"> support both unknown UAV tracking and tracking for known UAVs. For unknown UAV tracking, </w:t>
      </w:r>
      <w:r w:rsidRPr="00647686">
        <w:rPr>
          <w:rFonts w:eastAsiaTheme="minorEastAsia"/>
        </w:rPr>
        <w:t>proposes that TPAE subscribed to the 5G network by proving the area identity, which is used to let the network to report the UAV identity present in the area.</w:t>
      </w:r>
      <w:r w:rsidRPr="00647686">
        <w:t xml:space="preserve"> For known UAV tracking, the tracking info is reported by UAV to UFES and stored in UDM for later tracking request.</w:t>
      </w:r>
    </w:p>
    <w:p w14:paraId="6340804B" w14:textId="77777777" w:rsidR="00427AD2" w:rsidRPr="00647686" w:rsidRDefault="00427AD2" w:rsidP="00647686">
      <w:pPr>
        <w:rPr>
          <w:rFonts w:eastAsiaTheme="minorEastAsia"/>
        </w:rPr>
      </w:pPr>
      <w:r w:rsidRPr="00647686">
        <w:rPr>
          <w:rFonts w:eastAsiaTheme="minorEastAsia"/>
        </w:rPr>
        <w:t xml:space="preserve">Solution 13 </w:t>
      </w:r>
      <w:r w:rsidRPr="00647686">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p>
    <w:p w14:paraId="3C86B7E7" w14:textId="2C8F1BE4" w:rsidR="00427AD2" w:rsidRPr="00647686" w:rsidRDefault="00427AD2" w:rsidP="00647686">
      <w:pPr>
        <w:rPr>
          <w:rFonts w:eastAsiaTheme="minorEastAsia"/>
        </w:rPr>
      </w:pPr>
      <w:r w:rsidRPr="00647686">
        <w:rPr>
          <w:rFonts w:eastAsiaTheme="minorEastAsia"/>
        </w:rPr>
        <w:t>Solution 14 proposes the UTM to provide UAV UE trajectory to the 5GS (UAVF). It is the UAVF to subscribe to the GMLC of the UAV periodic location. When UAVF is notified of the UAV location, it verifies whether the UAV current location is problematic according to the UAV trajectory received before.</w:t>
      </w:r>
    </w:p>
    <w:p w14:paraId="174A0006" w14:textId="77777777" w:rsidR="00427AD2" w:rsidRPr="00647686" w:rsidRDefault="00427AD2" w:rsidP="00647686">
      <w:pPr>
        <w:rPr>
          <w:rFonts w:eastAsiaTheme="minorEastAsia"/>
        </w:rPr>
      </w:pPr>
      <w:r w:rsidRPr="00647686">
        <w:rPr>
          <w:rFonts w:eastAsiaTheme="minorEastAsia"/>
        </w:rPr>
        <w:t>Solution 15 re-uses R16 LCS mechanism by the UTM to request UAV location.</w:t>
      </w:r>
      <w:r w:rsidRPr="00647686">
        <w:t xml:space="preserve"> But it requires the GMLC to support querying with CAA-level UAV ID.</w:t>
      </w:r>
    </w:p>
    <w:p w14:paraId="0CEF9743" w14:textId="77777777" w:rsidR="00427AD2" w:rsidRPr="00647686" w:rsidRDefault="00427AD2" w:rsidP="00647686">
      <w:pPr>
        <w:rPr>
          <w:rFonts w:eastAsiaTheme="minorEastAsia"/>
        </w:rPr>
      </w:pPr>
      <w:r w:rsidRPr="00647686">
        <w:rPr>
          <w:rFonts w:eastAsiaTheme="minorEastAsia"/>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647686">
        <w:t>the GMLC needs to be enhanced to determine UE presence in an area of interest.</w:t>
      </w:r>
    </w:p>
    <w:p w14:paraId="5E8A97D7" w14:textId="77777777" w:rsidR="00427AD2" w:rsidRPr="00647686" w:rsidRDefault="00427AD2" w:rsidP="00647686">
      <w:pPr>
        <w:rPr>
          <w:rFonts w:eastAsiaTheme="minorEastAsia"/>
        </w:rPr>
      </w:pPr>
      <w:r w:rsidRPr="00647686">
        <w:rPr>
          <w:rFonts w:eastAsiaTheme="minorEastAsia"/>
        </w:rPr>
        <w:t>Solution 17 proposes that 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 The solution also re-uses existing LCS mechanism which allows the LCS client (UTM) to request the (UAV)UE location.</w:t>
      </w:r>
    </w:p>
    <w:p w14:paraId="05EFFD48" w14:textId="65C3B7DD" w:rsidR="00427AD2" w:rsidRPr="00647686" w:rsidRDefault="00427AD2" w:rsidP="00647686">
      <w:r w:rsidRPr="00647686">
        <w:rPr>
          <w:rFonts w:eastAsiaTheme="minorEastAsia"/>
        </w:rPr>
        <w:t xml:space="preserve">Solution 25 is a solution supported by multiple companies in S2-140e meeting; partially merge the solution 1, 9, 13, 14, 15, 16. </w:t>
      </w:r>
      <w:r w:rsidRPr="00647686">
        <w:t>3GPP network supports several options for UAV and UAVC tracking</w:t>
      </w:r>
      <w:r w:rsidR="00647686">
        <w:t>:</w:t>
      </w:r>
    </w:p>
    <w:p w14:paraId="62D47564" w14:textId="6716F35C" w:rsidR="00427AD2" w:rsidRPr="00DE7D06" w:rsidRDefault="00427AD2" w:rsidP="00647686">
      <w:pPr>
        <w:pStyle w:val="B1"/>
        <w:rPr>
          <w:lang w:eastAsia="zh-CN"/>
        </w:rPr>
      </w:pPr>
      <w:r w:rsidRPr="00DE7D06">
        <w:rPr>
          <w:lang w:eastAsia="zh-CN"/>
        </w:rPr>
        <w:t>1)</w:t>
      </w:r>
      <w:r w:rsidRPr="00DE7D06">
        <w:rPr>
          <w:lang w:eastAsia="zh-CN"/>
        </w:rPr>
        <w:tab/>
        <w:t>reporting the UAV/UAVC location</w:t>
      </w:r>
      <w:r w:rsidR="00647686">
        <w:rPr>
          <w:lang w:eastAsia="zh-CN"/>
        </w:rPr>
        <w:t>;</w:t>
      </w:r>
    </w:p>
    <w:p w14:paraId="0BA86D0D" w14:textId="2A4EAF4B" w:rsidR="00427AD2" w:rsidRPr="00DE7D06" w:rsidRDefault="00427AD2" w:rsidP="00647686">
      <w:pPr>
        <w:pStyle w:val="B1"/>
        <w:rPr>
          <w:lang w:eastAsia="zh-CN"/>
        </w:rPr>
      </w:pPr>
      <w:r w:rsidRPr="00DE7D06">
        <w:rPr>
          <w:lang w:eastAsia="zh-CN"/>
        </w:rPr>
        <w:t>2)</w:t>
      </w:r>
      <w:r w:rsidRPr="00DE7D06">
        <w:rPr>
          <w:lang w:eastAsia="zh-CN"/>
        </w:rPr>
        <w:tab/>
        <w:t>monitoring and reporting the UAV presence (i.e. for UAV moving in or out) of the monitoring area</w:t>
      </w:r>
      <w:r w:rsidR="00647686">
        <w:rPr>
          <w:lang w:eastAsia="zh-CN"/>
        </w:rPr>
        <w:t>;</w:t>
      </w:r>
    </w:p>
    <w:p w14:paraId="576C3887" w14:textId="10369C9E" w:rsidR="00427AD2" w:rsidRPr="00DE7D06" w:rsidRDefault="00427AD2" w:rsidP="00647686">
      <w:pPr>
        <w:pStyle w:val="B1"/>
        <w:rPr>
          <w:lang w:eastAsia="zh-CN"/>
        </w:rPr>
      </w:pPr>
      <w:r w:rsidRPr="00DE7D06">
        <w:rPr>
          <w:lang w:eastAsia="zh-CN"/>
        </w:rPr>
        <w:t>3)</w:t>
      </w:r>
      <w:r w:rsidRPr="00DE7D06">
        <w:rPr>
          <w:lang w:eastAsia="zh-CN"/>
        </w:rPr>
        <w:tab/>
        <w:t>support unknown UAV tracking, i.e. providing UAV list for the UAVs in the target area</w:t>
      </w:r>
      <w:r w:rsidR="00647686">
        <w:rPr>
          <w:lang w:eastAsia="zh-CN"/>
        </w:rPr>
        <w:t>;</w:t>
      </w:r>
      <w:r w:rsidRPr="00DE7D06">
        <w:rPr>
          <w:lang w:eastAsia="zh-CN"/>
        </w:rPr>
        <w:t xml:space="preserve"> and</w:t>
      </w:r>
    </w:p>
    <w:p w14:paraId="6DC184B5" w14:textId="77777777" w:rsidR="00427AD2" w:rsidRPr="00DE7D06" w:rsidRDefault="00427AD2" w:rsidP="00647686">
      <w:pPr>
        <w:pStyle w:val="B1"/>
        <w:rPr>
          <w:lang w:eastAsia="zh-CN"/>
        </w:rPr>
      </w:pPr>
      <w:r w:rsidRPr="00DE7D06">
        <w:rPr>
          <w:lang w:eastAsia="zh-CN"/>
        </w:rPr>
        <w:t>4)</w:t>
      </w:r>
      <w:r w:rsidRPr="00DE7D06">
        <w:rPr>
          <w:lang w:eastAsia="zh-CN"/>
        </w:rPr>
        <w:tab/>
        <w:t>support to receive preconfigured rule(s) from UTM/USS.</w:t>
      </w:r>
    </w:p>
    <w:p w14:paraId="340D02A6" w14:textId="77777777" w:rsidR="00427AD2" w:rsidRPr="00647686" w:rsidRDefault="00427AD2" w:rsidP="00647686">
      <w:pPr>
        <w:rPr>
          <w:rFonts w:eastAsiaTheme="minorEastAsia"/>
        </w:rPr>
      </w:pPr>
      <w:r w:rsidRPr="00647686">
        <w:lastRenderedPageBreak/>
        <w:t>then base on the preconfigured rule(s), take immediately network layer action when the AOI report is received from AMF. All the enhancements are at UAVF which may encompass the NEF/SCEF functionality, No impact to other NF (than NEF)</w:t>
      </w:r>
      <w:r w:rsidRPr="00647686">
        <w:rPr>
          <w:rFonts w:eastAsiaTheme="minorEastAsia"/>
        </w:rPr>
        <w:t>. In addition, an optional indication to request network to calculate simultaneous the UAV and UAVc location, by which UTM can calculate the distance between the UAV and UAVc.</w:t>
      </w:r>
    </w:p>
    <w:p w14:paraId="722B6D8C" w14:textId="77777777" w:rsidR="00427AD2" w:rsidRPr="00647686" w:rsidRDefault="00427AD2" w:rsidP="00647686">
      <w:pPr>
        <w:rPr>
          <w:rFonts w:eastAsiaTheme="minorEastAsia"/>
        </w:rPr>
      </w:pPr>
      <w:r w:rsidRPr="00647686">
        <w:rPr>
          <w:rFonts w:eastAsiaTheme="minorEastAsia"/>
        </w:rPr>
        <w:t>Above all, it is observed that solution 25 for CP and solution #4 for UP cover the proposal of all solutions.</w:t>
      </w:r>
    </w:p>
    <w:p w14:paraId="3E6040DE" w14:textId="427AD59C" w:rsidR="00427AD2" w:rsidRDefault="00427AD2" w:rsidP="00E95392">
      <w:pPr>
        <w:pStyle w:val="EditorsNote"/>
        <w:rPr>
          <w:lang w:eastAsia="zh-CN"/>
        </w:rPr>
      </w:pPr>
      <w:r w:rsidRPr="00DE7D06">
        <w:rPr>
          <w:lang w:eastAsia="zh-CN"/>
        </w:rPr>
        <w:t>Editor</w:t>
      </w:r>
      <w:r w:rsidR="00647686">
        <w:rPr>
          <w:lang w:eastAsia="zh-CN"/>
        </w:rPr>
        <w:t>'</w:t>
      </w:r>
      <w:r w:rsidRPr="00DE7D06">
        <w:rPr>
          <w:lang w:eastAsia="zh-CN"/>
        </w:rPr>
        <w:t>s NOTE: Further evaluation on solution 25 and solution 4 may be provides.</w:t>
      </w:r>
    </w:p>
    <w:p w14:paraId="4C24B3E2" w14:textId="4903E0FA" w:rsidR="00427AD2" w:rsidRDefault="00427AD2" w:rsidP="00647686">
      <w:pPr>
        <w:pStyle w:val="Heading2"/>
        <w:rPr>
          <w:lang w:eastAsia="zh-CN"/>
        </w:rPr>
      </w:pPr>
      <w:bookmarkStart w:id="1762" w:name="_Toc54846873"/>
      <w:bookmarkStart w:id="1763" w:name="_Toc57622417"/>
      <w:bookmarkStart w:id="1764" w:name="_Toc57624132"/>
      <w:bookmarkStart w:id="1765" w:name="_Toc57625822"/>
      <w:r>
        <w:rPr>
          <w:rFonts w:hint="eastAsia"/>
          <w:lang w:eastAsia="zh-CN"/>
        </w:rPr>
        <w:t>7</w:t>
      </w:r>
      <w:r>
        <w:rPr>
          <w:lang w:eastAsia="zh-CN"/>
        </w:rPr>
        <w:t>.2</w:t>
      </w:r>
      <w:r>
        <w:rPr>
          <w:lang w:eastAsia="zh-CN"/>
        </w:rPr>
        <w:tab/>
        <w:t>Evaluation on key issue #5</w:t>
      </w:r>
      <w:bookmarkEnd w:id="1762"/>
      <w:bookmarkEnd w:id="1763"/>
      <w:bookmarkEnd w:id="1764"/>
      <w:bookmarkEnd w:id="1765"/>
    </w:p>
    <w:p w14:paraId="3715C16A" w14:textId="77777777" w:rsidR="00427AD2" w:rsidRPr="00647686" w:rsidRDefault="00427AD2" w:rsidP="00647686">
      <w:pPr>
        <w:rPr>
          <w:rFonts w:eastAsiaTheme="minorEastAsia"/>
        </w:rPr>
      </w:pPr>
      <w:r w:rsidRPr="00647686">
        <w:rPr>
          <w:rFonts w:eastAsiaTheme="minorEastAsia" w:hint="eastAsia"/>
        </w:rPr>
        <w:t>E</w:t>
      </w:r>
      <w:r w:rsidRPr="00647686">
        <w:rPr>
          <w:rFonts w:eastAsiaTheme="minorEastAsia"/>
        </w:rPr>
        <w:t>valuation of all solutions addressing key issue 5 in the TR is as following:</w:t>
      </w:r>
    </w:p>
    <w:p w14:paraId="58A9D0F4" w14:textId="7E962C79"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 xml:space="preserve">olution 2 is incomplete thus no need to </w:t>
      </w:r>
      <w:r w:rsidR="00E95392" w:rsidRPr="00647686">
        <w:rPr>
          <w:rFonts w:eastAsiaTheme="minorEastAsia"/>
        </w:rPr>
        <w:t>evaluate</w:t>
      </w:r>
      <w:r w:rsidRPr="00647686">
        <w:rPr>
          <w:rFonts w:eastAsiaTheme="minorEastAsia"/>
        </w:rPr>
        <w:t xml:space="preserve"> it.</w:t>
      </w:r>
    </w:p>
    <w:p w14:paraId="05C20B7E" w14:textId="092DB420" w:rsidR="00427AD2" w:rsidRPr="00647686" w:rsidRDefault="00427AD2" w:rsidP="00647686">
      <w:r w:rsidRPr="00647686">
        <w:rPr>
          <w:rFonts w:eastAsiaTheme="minorEastAsia"/>
        </w:rPr>
        <w:t>Solution 4 proposes the</w:t>
      </w:r>
      <w:r w:rsidRPr="00647686">
        <w:t xml:space="preserve"> NEF and the SCEF both offer the AFSessionWithQoS API which can be used by an application server to activate, modify and revoke policies for specific data flows on a specific PDU-session/PDN-connection.</w:t>
      </w:r>
    </w:p>
    <w:p w14:paraId="003F9501" w14:textId="77777777" w:rsidR="00427AD2" w:rsidRPr="00647686" w:rsidRDefault="00427AD2" w:rsidP="00647686">
      <w:r w:rsidRPr="00647686">
        <w:t>Further evaluation on solution 4 will be provided.</w:t>
      </w:r>
    </w:p>
    <w:p w14:paraId="2243EBA1" w14:textId="77777777" w:rsidR="00427AD2" w:rsidRPr="00647686" w:rsidRDefault="00427AD2" w:rsidP="00647686">
      <w:pPr>
        <w:rPr>
          <w:rFonts w:eastAsiaTheme="minorEastAsia"/>
        </w:rPr>
      </w:pPr>
      <w:r w:rsidRPr="00647686">
        <w:rPr>
          <w:rFonts w:eastAsiaTheme="minorEastAsia"/>
        </w:rPr>
        <w:t>Solution 5 merged solution #6, #7 in meeting 140e. The three options proposed in the solution for UAV authorization can also be used for authorization revocation and re-authorization, triggered by the 5GS. There is an additional revocation procedure triggered by UTM/USS is specifically described in solution 18.</w:t>
      </w:r>
    </w:p>
    <w:p w14:paraId="22B35609" w14:textId="77777777" w:rsidR="00427AD2" w:rsidRPr="00647686" w:rsidRDefault="00427AD2" w:rsidP="00647686">
      <w:pPr>
        <w:rPr>
          <w:rFonts w:eastAsiaTheme="minorEastAsia"/>
        </w:rPr>
      </w:pPr>
      <w:r w:rsidRPr="00647686">
        <w:rPr>
          <w:rFonts w:eastAsiaTheme="minorEastAsia"/>
        </w:rPr>
        <w:t>UUAA authorization and re-authorization should have a unified solution, and revocation of the previous authorization is considered as the result of re-authorization. We should also allow the revocation procedure triggered by the UTM/USS, which is covered by solution 18.</w:t>
      </w:r>
    </w:p>
    <w:p w14:paraId="54F85143" w14:textId="6DE795B2" w:rsidR="00427AD2" w:rsidRPr="00647686" w:rsidRDefault="00427AD2" w:rsidP="00647686">
      <w:pPr>
        <w:rPr>
          <w:rFonts w:eastAsiaTheme="minorEastAsia"/>
        </w:rPr>
      </w:pPr>
      <w:r w:rsidRPr="00647686">
        <w:rPr>
          <w:rFonts w:eastAsiaTheme="minorEastAsia"/>
        </w:rPr>
        <w:t xml:space="preserve">Solution 16 also proposes no particular solution for key issue 5. It mainly addresses key issue </w:t>
      </w:r>
      <w:r w:rsidR="00647686">
        <w:rPr>
          <w:rFonts w:eastAsiaTheme="minorEastAsia"/>
        </w:rPr>
        <w:t>"</w:t>
      </w:r>
      <w:r w:rsidRPr="00647686">
        <w:rPr>
          <w:rFonts w:eastAsiaTheme="minorEastAsia"/>
        </w:rPr>
        <w:t>tacking of UAV</w:t>
      </w:r>
      <w:r w:rsidR="00647686">
        <w:rPr>
          <w:rFonts w:eastAsiaTheme="minorEastAsia"/>
        </w:rPr>
        <w:t>"</w:t>
      </w:r>
      <w:r w:rsidRPr="00647686">
        <w:rPr>
          <w:rFonts w:eastAsiaTheme="minorEastAsia"/>
        </w:rPr>
        <w:t xml:space="preserve"> and probably the UAV location retrieved by UTM is the pre-condition for UAV authorization revocation. This aspect is covered by solution 5 and solution 18.</w:t>
      </w:r>
    </w:p>
    <w:p w14:paraId="555267CE" w14:textId="3963EF3D" w:rsidR="00427AD2" w:rsidRPr="00647686" w:rsidRDefault="00427AD2" w:rsidP="00647686">
      <w:pPr>
        <w:rPr>
          <w:rFonts w:eastAsiaTheme="minorEastAsia"/>
        </w:rPr>
      </w:pPr>
      <w:r w:rsidRPr="00647686">
        <w:rPr>
          <w:rFonts w:eastAsiaTheme="minorEastAsia"/>
        </w:rPr>
        <w:t xml:space="preserve">Solution 17 considers the aspect of key issue 5 on </w:t>
      </w:r>
      <w:r w:rsidR="00647686">
        <w:rPr>
          <w:rFonts w:eastAsiaTheme="minorEastAsia"/>
        </w:rPr>
        <w:t>"</w:t>
      </w:r>
      <w:r w:rsidRPr="00647686">
        <w:rPr>
          <w:rFonts w:eastAsiaTheme="minorEastAsia"/>
        </w:rPr>
        <w:t>re-authorization of UAV</w:t>
      </w:r>
      <w:r w:rsidR="00647686">
        <w:rPr>
          <w:rFonts w:eastAsiaTheme="minorEastAsia"/>
        </w:rPr>
        <w:t>"</w:t>
      </w:r>
      <w:r w:rsidRPr="00647686">
        <w:rPr>
          <w:rFonts w:eastAsiaTheme="minorEastAsia"/>
        </w:rPr>
        <w:t>. Paper S2-2005666 is updating the solution by resolving the FFS. Evaluation can be done in the next meeting when the solution is more stable.</w:t>
      </w:r>
    </w:p>
    <w:p w14:paraId="55653C53" w14:textId="49DDD92B" w:rsidR="00427AD2" w:rsidRPr="00647686" w:rsidRDefault="00427AD2" w:rsidP="00647686">
      <w:pPr>
        <w:rPr>
          <w:rFonts w:eastAsiaTheme="minorEastAsia"/>
        </w:rPr>
      </w:pPr>
      <w:r w:rsidRPr="00647686">
        <w:rPr>
          <w:rFonts w:eastAsiaTheme="minorEastAsia"/>
        </w:rPr>
        <w:t>Solution 18 proposes how UTM can trigger the UAV authorization revocation and re-authorization.</w:t>
      </w:r>
    </w:p>
    <w:p w14:paraId="27C82AF9" w14:textId="5EE11093" w:rsidR="00427AD2" w:rsidRPr="00647686" w:rsidRDefault="00427AD2" w:rsidP="00647686">
      <w:pPr>
        <w:rPr>
          <w:rFonts w:eastAsiaTheme="minorEastAsia"/>
        </w:rPr>
      </w:pPr>
      <w:r w:rsidRPr="00647686">
        <w:rPr>
          <w:rFonts w:eastAsiaTheme="minorEastAsia"/>
        </w:rPr>
        <w:t>Solution 19 discusses the scenario for switch of the UAV control from a first controller to another controller. It proposes these parameters sent from the UTM to 5GS: cause (</w:t>
      </w:r>
      <w:r w:rsidRPr="00647686">
        <w:t>UAV control switched</w:t>
      </w:r>
      <w:r w:rsidRPr="00647686">
        <w:rPr>
          <w:rFonts w:eastAsiaTheme="minorEastAsia"/>
        </w:rPr>
        <w:t>), UAV ID, UAS ID, PDU session ID. The solution has a tight dependency on the conclusion of key issue 6, thus it is suggested to evaluate the solution key issue 6 conclusion/principle is reached.</w:t>
      </w:r>
    </w:p>
    <w:p w14:paraId="45255EBC" w14:textId="77777777"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olution 22 does not show clearly how the UAV authorization is done so it is incomplete in terms of key issue 5.</w:t>
      </w:r>
    </w:p>
    <w:p w14:paraId="45B028B0" w14:textId="7B45BBF4" w:rsidR="00427AD2" w:rsidRPr="00647686" w:rsidRDefault="00427AD2" w:rsidP="00647686">
      <w:pPr>
        <w:rPr>
          <w:rFonts w:eastAsiaTheme="minorEastAsia"/>
        </w:rPr>
      </w:pPr>
      <w:r w:rsidRPr="00647686">
        <w:rPr>
          <w:rFonts w:eastAsiaTheme="minorEastAsia"/>
        </w:rPr>
        <w:t>Solution 23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 The options proposed in this solution for UAV authorization can also be used for authorization revocation and re-authorization triggered by the 5GS.</w:t>
      </w:r>
    </w:p>
    <w:p w14:paraId="330263C3" w14:textId="58AFBF8B" w:rsidR="00427AD2" w:rsidRPr="00647686" w:rsidRDefault="00427AD2" w:rsidP="00647686">
      <w:pPr>
        <w:rPr>
          <w:rFonts w:eastAsiaTheme="minorEastAsia"/>
        </w:rPr>
      </w:pPr>
      <w:r w:rsidRPr="00647686">
        <w:rPr>
          <w:rFonts w:eastAsiaTheme="minorEastAsia"/>
        </w:rPr>
        <w:t>To summarize, solution 5 and 23 addresses key issue 5 covering all use cases and should be chosen as baseline for the normative work.</w:t>
      </w:r>
    </w:p>
    <w:p w14:paraId="3853A381" w14:textId="06280FDC" w:rsidR="00427AD2" w:rsidRDefault="00427AD2" w:rsidP="00427AD2">
      <w:pPr>
        <w:pStyle w:val="Heading2"/>
        <w:rPr>
          <w:lang w:eastAsia="zh-CN"/>
        </w:rPr>
      </w:pPr>
      <w:bookmarkStart w:id="1766" w:name="_Toc54846874"/>
      <w:bookmarkStart w:id="1767" w:name="_Toc57622418"/>
      <w:bookmarkStart w:id="1768" w:name="_Toc57624133"/>
      <w:bookmarkStart w:id="1769" w:name="_Toc57625823"/>
      <w:r>
        <w:t>7.3</w:t>
      </w:r>
      <w:r>
        <w:tab/>
        <w:t>Key Issue #6: UAV Controller and UAV association</w:t>
      </w:r>
      <w:bookmarkEnd w:id="1766"/>
      <w:bookmarkEnd w:id="1767"/>
      <w:bookmarkEnd w:id="1768"/>
      <w:bookmarkEnd w:id="1769"/>
    </w:p>
    <w:p w14:paraId="7BB44E06" w14:textId="77777777" w:rsidR="00427AD2" w:rsidRPr="00647686" w:rsidRDefault="00427AD2" w:rsidP="00647686">
      <w:r w:rsidRPr="00647686">
        <w:rPr>
          <w:rFonts w:eastAsiaTheme="minorEastAsia"/>
        </w:rPr>
        <w:t xml:space="preserve">Sol#2: This solution has </w:t>
      </w:r>
      <w:r w:rsidRPr="00647686">
        <w:t>no specific details on how to address this key issue.</w:t>
      </w:r>
    </w:p>
    <w:p w14:paraId="4F2224EE" w14:textId="02E9305F" w:rsidR="00427AD2" w:rsidRPr="00647686" w:rsidRDefault="00427AD2" w:rsidP="00647686">
      <w:pPr>
        <w:rPr>
          <w:rFonts w:eastAsiaTheme="minorEastAsia"/>
        </w:rPr>
      </w:pPr>
      <w:r w:rsidRPr="00647686">
        <w:t>Sol#4: This solution proposes that UAV/UAVC pairing authentication and authorization is handled on application layer and is out of SA</w:t>
      </w:r>
      <w:r w:rsidR="00647686" w:rsidRPr="00647686">
        <w:t> WG</w:t>
      </w:r>
      <w:r w:rsidRPr="00647686">
        <w:t>2 scope.</w:t>
      </w:r>
    </w:p>
    <w:p w14:paraId="6BEF95E6" w14:textId="77777777" w:rsidR="00427AD2" w:rsidRPr="00647686" w:rsidRDefault="00427AD2" w:rsidP="00647686">
      <w:r w:rsidRPr="00647686">
        <w:t>Sol#5: This solution proposes that UAV/UAVC pairing authentication and authorization is done by USS/UTM using the PDU session secondary authentication and authorization procedure or service-based mechanisms with the USS via the UFES (which may encompass NEF/SCEF), the result is notified to SMF or SMF and UFES, respectively.</w:t>
      </w:r>
    </w:p>
    <w:p w14:paraId="615697C8" w14:textId="77777777" w:rsidR="00427AD2" w:rsidRPr="00647686" w:rsidRDefault="00427AD2" w:rsidP="00647686">
      <w:r w:rsidRPr="00647686">
        <w:lastRenderedPageBreak/>
        <w:t>Sol#20: This solution proposes that UAV/UAVC pairing authentication and authorization is done by USS/UTM during PDU session secondary authentication and authorization procedure, the result is notified to SMF.</w:t>
      </w:r>
    </w:p>
    <w:p w14:paraId="5209BDFB" w14:textId="77777777" w:rsidR="00427AD2" w:rsidRPr="00647686" w:rsidRDefault="00427AD2" w:rsidP="00647686">
      <w:r w:rsidRPr="00647686">
        <w:t>Sol#21: This solution proposes that UAV/UAVC pairing authentication and authorization is done by USS/UTM and the result (including a UTID) is notified to the PLMN/UAV/UAVC before PDU session setup, hence, the SMF can re-authenticate/authorizes the UAV/UAVC based on the result and the UTID during PDU session setup.</w:t>
      </w:r>
    </w:p>
    <w:p w14:paraId="5ACA165B" w14:textId="77777777" w:rsidR="00427AD2" w:rsidRPr="00647686" w:rsidRDefault="00427AD2" w:rsidP="00647686">
      <w:r w:rsidRPr="00647686">
        <w:t>Sol#23: This solution proposes that UAV/UAVC pairing authentication and authorization is done by USS/UTM using the PDU session secondary authentication and authorization procedure or service-based mechanisms with the USS via the NEF/SCEF or a new network function. The result is notified to SMF or NEF/SCEF or the new network function, respectively.</w:t>
      </w:r>
    </w:p>
    <w:p w14:paraId="69541514" w14:textId="79C08885" w:rsidR="00427AD2" w:rsidRDefault="00427AD2" w:rsidP="00647686">
      <w:r w:rsidRPr="00647686">
        <w:t>Sol#27: This solution proposes that USS/UTM provides new authorized UAV/UAVC pairing information to SMF.</w:t>
      </w:r>
    </w:p>
    <w:p w14:paraId="6247BB5D" w14:textId="2323F7EB" w:rsidR="005356B2" w:rsidRDefault="005356B2" w:rsidP="005356B2">
      <w:pPr>
        <w:pStyle w:val="Heading2"/>
      </w:pPr>
      <w:bookmarkStart w:id="1770" w:name="_Toc57622419"/>
      <w:bookmarkStart w:id="1771" w:name="_Toc57624134"/>
      <w:bookmarkStart w:id="1772" w:name="_Toc57625824"/>
      <w:r>
        <w:t>7.4</w:t>
      </w:r>
      <w:r>
        <w:tab/>
        <w:t>Comparison of sol #4 to CP solutions</w:t>
      </w:r>
      <w:bookmarkEnd w:id="1770"/>
      <w:bookmarkEnd w:id="1771"/>
      <w:bookmarkEnd w:id="1772"/>
    </w:p>
    <w:p w14:paraId="74EBBFAA" w14:textId="24DFF6E2" w:rsidR="005356B2" w:rsidRDefault="005356B2" w:rsidP="005356B2">
      <w:r>
        <w:t>Solution #4 is defined as a user plane solution compared to the other solutions (e.g. #5 and #23) which can be defined as control plane solutions as the latter are using the NAS signalling from the UAV UE and the CN control plane for application info transfer between 3GPP network and the USS/UTM.</w:t>
      </w:r>
    </w:p>
    <w:p w14:paraId="3F0F0AB4" w14:textId="615D4A65" w:rsidR="00A75FB8" w:rsidRDefault="00A75FB8" w:rsidP="00A75FB8">
      <w:pPr>
        <w:pStyle w:val="TH"/>
      </w:pPr>
      <w:r>
        <w:t>Table 7.4-1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3678"/>
        <w:gridCol w:w="3212"/>
      </w:tblGrid>
      <w:tr w:rsidR="005356B2" w14:paraId="3F1D7E02" w14:textId="77777777" w:rsidTr="00015356">
        <w:tc>
          <w:tcPr>
            <w:tcW w:w="2802" w:type="dxa"/>
            <w:shd w:val="clear" w:color="auto" w:fill="auto"/>
          </w:tcPr>
          <w:p w14:paraId="1324D7A5" w14:textId="77777777" w:rsidR="005356B2" w:rsidRPr="003B4EA8" w:rsidRDefault="005356B2" w:rsidP="00A75FB8">
            <w:pPr>
              <w:pStyle w:val="TAH"/>
            </w:pPr>
            <w:r w:rsidRPr="003B4EA8">
              <w:t>Items</w:t>
            </w:r>
          </w:p>
        </w:tc>
        <w:tc>
          <w:tcPr>
            <w:tcW w:w="3768" w:type="dxa"/>
            <w:shd w:val="clear" w:color="auto" w:fill="auto"/>
          </w:tcPr>
          <w:p w14:paraId="0771843A" w14:textId="77777777" w:rsidR="005356B2" w:rsidRPr="004E17FE" w:rsidRDefault="005356B2" w:rsidP="00A75FB8">
            <w:pPr>
              <w:pStyle w:val="TAH"/>
            </w:pPr>
            <w:r w:rsidRPr="00CE7EB7">
              <w:t>Solution #4</w:t>
            </w:r>
          </w:p>
        </w:tc>
        <w:tc>
          <w:tcPr>
            <w:tcW w:w="3285" w:type="dxa"/>
            <w:shd w:val="clear" w:color="auto" w:fill="auto"/>
          </w:tcPr>
          <w:p w14:paraId="28EA49C9" w14:textId="77777777" w:rsidR="005356B2" w:rsidRPr="004E17FE" w:rsidRDefault="005356B2" w:rsidP="00A75FB8">
            <w:pPr>
              <w:pStyle w:val="TAH"/>
            </w:pPr>
            <w:r w:rsidRPr="004E17FE">
              <w:t>Control Plane solutions</w:t>
            </w:r>
          </w:p>
        </w:tc>
      </w:tr>
      <w:tr w:rsidR="005356B2" w:rsidRPr="00A75FB8" w14:paraId="5BCD420B" w14:textId="77777777" w:rsidTr="00015356">
        <w:tc>
          <w:tcPr>
            <w:tcW w:w="2802" w:type="dxa"/>
            <w:shd w:val="clear" w:color="auto" w:fill="auto"/>
          </w:tcPr>
          <w:p w14:paraId="6977F255" w14:textId="77777777" w:rsidR="005356B2" w:rsidRPr="00A75FB8" w:rsidRDefault="005356B2" w:rsidP="00A75FB8">
            <w:pPr>
              <w:pStyle w:val="TAL"/>
            </w:pPr>
            <w:r w:rsidRPr="00A75FB8">
              <w:t>UAV UE</w:t>
            </w:r>
          </w:p>
        </w:tc>
        <w:tc>
          <w:tcPr>
            <w:tcW w:w="3768" w:type="dxa"/>
            <w:shd w:val="clear" w:color="auto" w:fill="auto"/>
          </w:tcPr>
          <w:p w14:paraId="39989E64" w14:textId="77777777" w:rsidR="005356B2" w:rsidRPr="00A75FB8" w:rsidRDefault="005356B2" w:rsidP="00A75FB8">
            <w:pPr>
              <w:pStyle w:val="TAL"/>
            </w:pPr>
            <w:r w:rsidRPr="00A75FB8">
              <w:t>No effects as using UP</w:t>
            </w:r>
          </w:p>
        </w:tc>
        <w:tc>
          <w:tcPr>
            <w:tcW w:w="3285" w:type="dxa"/>
            <w:shd w:val="clear" w:color="auto" w:fill="auto"/>
          </w:tcPr>
          <w:p w14:paraId="2F01314E" w14:textId="77777777" w:rsidR="005356B2" w:rsidRPr="00A75FB8" w:rsidRDefault="005356B2" w:rsidP="00A75FB8">
            <w:pPr>
              <w:pStyle w:val="TAL"/>
            </w:pPr>
            <w:r w:rsidRPr="00A75FB8">
              <w:t xml:space="preserve">New API between UAV app and UE to transfer application info over NAS </w:t>
            </w:r>
          </w:p>
        </w:tc>
      </w:tr>
      <w:tr w:rsidR="005356B2" w:rsidRPr="00A75FB8" w14:paraId="18013754" w14:textId="77777777" w:rsidTr="00015356">
        <w:tc>
          <w:tcPr>
            <w:tcW w:w="2802" w:type="dxa"/>
            <w:shd w:val="clear" w:color="auto" w:fill="auto"/>
          </w:tcPr>
          <w:p w14:paraId="6C6B8F7D" w14:textId="77777777" w:rsidR="005356B2" w:rsidRPr="00A75FB8" w:rsidRDefault="005356B2" w:rsidP="00A75FB8">
            <w:pPr>
              <w:pStyle w:val="TAL"/>
            </w:pPr>
            <w:r w:rsidRPr="00A75FB8">
              <w:t>NAS Protocol</w:t>
            </w:r>
          </w:p>
        </w:tc>
        <w:tc>
          <w:tcPr>
            <w:tcW w:w="3768" w:type="dxa"/>
            <w:shd w:val="clear" w:color="auto" w:fill="auto"/>
          </w:tcPr>
          <w:p w14:paraId="756C9309" w14:textId="77777777" w:rsidR="005356B2" w:rsidRPr="00A75FB8" w:rsidRDefault="005356B2" w:rsidP="00A75FB8">
            <w:pPr>
              <w:pStyle w:val="TAL"/>
            </w:pPr>
            <w:r w:rsidRPr="00A75FB8">
              <w:t>No</w:t>
            </w:r>
          </w:p>
        </w:tc>
        <w:tc>
          <w:tcPr>
            <w:tcW w:w="3285" w:type="dxa"/>
            <w:shd w:val="clear" w:color="auto" w:fill="auto"/>
          </w:tcPr>
          <w:p w14:paraId="6151BE5F" w14:textId="77777777" w:rsidR="005356B2" w:rsidRPr="00A75FB8" w:rsidRDefault="005356B2" w:rsidP="00A75FB8">
            <w:pPr>
              <w:pStyle w:val="TAL"/>
            </w:pPr>
            <w:r w:rsidRPr="00A75FB8">
              <w:t>New application info parameters and new NAS procedures e.g. for additional UUAA roundtrips.</w:t>
            </w:r>
          </w:p>
        </w:tc>
      </w:tr>
      <w:tr w:rsidR="005356B2" w:rsidRPr="00A75FB8" w14:paraId="1F9F8AF7" w14:textId="77777777" w:rsidTr="00015356">
        <w:tc>
          <w:tcPr>
            <w:tcW w:w="2802" w:type="dxa"/>
            <w:shd w:val="clear" w:color="auto" w:fill="auto"/>
          </w:tcPr>
          <w:p w14:paraId="01B44BD0" w14:textId="77777777" w:rsidR="005356B2" w:rsidRPr="00A75FB8" w:rsidRDefault="005356B2" w:rsidP="00A75FB8">
            <w:pPr>
              <w:pStyle w:val="TAL"/>
            </w:pPr>
            <w:r w:rsidRPr="00A75FB8">
              <w:t>Core Network</w:t>
            </w:r>
          </w:p>
        </w:tc>
        <w:tc>
          <w:tcPr>
            <w:tcW w:w="3768" w:type="dxa"/>
            <w:shd w:val="clear" w:color="auto" w:fill="auto"/>
          </w:tcPr>
          <w:p w14:paraId="7CCD2A2C" w14:textId="77777777" w:rsidR="005356B2" w:rsidRPr="00A75FB8" w:rsidRDefault="005356B2" w:rsidP="00A75FB8">
            <w:pPr>
              <w:pStyle w:val="TAL"/>
            </w:pPr>
            <w:r w:rsidRPr="00A75FB8">
              <w:t>New UAS AF.</w:t>
            </w:r>
          </w:p>
          <w:p w14:paraId="65D7E25B" w14:textId="31271E30" w:rsidR="005356B2" w:rsidRPr="00A75FB8" w:rsidRDefault="005356B2" w:rsidP="00A75FB8">
            <w:pPr>
              <w:pStyle w:val="TAL"/>
            </w:pPr>
            <w:r w:rsidRPr="00A75FB8">
              <w:t>Updates to handle subscription requests from UAS AF may affect AMF and PCF.</w:t>
            </w:r>
          </w:p>
        </w:tc>
        <w:tc>
          <w:tcPr>
            <w:tcW w:w="3285" w:type="dxa"/>
            <w:shd w:val="clear" w:color="auto" w:fill="auto"/>
          </w:tcPr>
          <w:p w14:paraId="26139E18" w14:textId="77777777" w:rsidR="005356B2" w:rsidRPr="00A75FB8" w:rsidRDefault="005356B2" w:rsidP="00A75FB8">
            <w:pPr>
              <w:pStyle w:val="TAL"/>
            </w:pPr>
            <w:r w:rsidRPr="00A75FB8">
              <w:t>New UFES</w:t>
            </w:r>
          </w:p>
          <w:p w14:paraId="59A4BACF" w14:textId="5801B070" w:rsidR="005356B2" w:rsidRPr="00A75FB8" w:rsidRDefault="005356B2" w:rsidP="00A75FB8">
            <w:pPr>
              <w:pStyle w:val="TAL"/>
            </w:pPr>
            <w:r w:rsidRPr="00A75FB8">
              <w:t>Updates to AMF and SMF to handle application info and subscription info.</w:t>
            </w:r>
          </w:p>
        </w:tc>
      </w:tr>
      <w:tr w:rsidR="005356B2" w:rsidRPr="00A75FB8" w14:paraId="239DB3B0" w14:textId="77777777" w:rsidTr="00015356">
        <w:tc>
          <w:tcPr>
            <w:tcW w:w="2802" w:type="dxa"/>
            <w:shd w:val="clear" w:color="auto" w:fill="auto"/>
          </w:tcPr>
          <w:p w14:paraId="46A2F18F" w14:textId="77777777" w:rsidR="005356B2" w:rsidRPr="00A75FB8" w:rsidRDefault="005356B2" w:rsidP="00A75FB8">
            <w:pPr>
              <w:pStyle w:val="TAL"/>
            </w:pPr>
            <w:r w:rsidRPr="00A75FB8">
              <w:t>RAN</w:t>
            </w:r>
          </w:p>
        </w:tc>
        <w:tc>
          <w:tcPr>
            <w:tcW w:w="3768" w:type="dxa"/>
            <w:shd w:val="clear" w:color="auto" w:fill="auto"/>
          </w:tcPr>
          <w:p w14:paraId="7419CDE4" w14:textId="77777777" w:rsidR="005356B2" w:rsidRPr="00A75FB8" w:rsidRDefault="005356B2" w:rsidP="00A75FB8">
            <w:pPr>
              <w:pStyle w:val="TAL"/>
            </w:pPr>
            <w:r w:rsidRPr="00A75FB8">
              <w:t>No</w:t>
            </w:r>
          </w:p>
        </w:tc>
        <w:tc>
          <w:tcPr>
            <w:tcW w:w="3285" w:type="dxa"/>
            <w:shd w:val="clear" w:color="auto" w:fill="auto"/>
          </w:tcPr>
          <w:p w14:paraId="1CFCA6F5" w14:textId="77777777" w:rsidR="005356B2" w:rsidRPr="00A75FB8" w:rsidRDefault="005356B2" w:rsidP="00A75FB8">
            <w:pPr>
              <w:pStyle w:val="TAL"/>
            </w:pPr>
            <w:r w:rsidRPr="00A75FB8">
              <w:t>No</w:t>
            </w:r>
          </w:p>
        </w:tc>
      </w:tr>
      <w:tr w:rsidR="005356B2" w:rsidRPr="00A75FB8" w14:paraId="55FE705F" w14:textId="77777777" w:rsidTr="00015356">
        <w:tc>
          <w:tcPr>
            <w:tcW w:w="2802" w:type="dxa"/>
            <w:shd w:val="clear" w:color="auto" w:fill="auto"/>
          </w:tcPr>
          <w:p w14:paraId="740320A1" w14:textId="77777777" w:rsidR="005356B2" w:rsidRPr="00A75FB8" w:rsidRDefault="005356B2" w:rsidP="00A75FB8">
            <w:pPr>
              <w:pStyle w:val="TAL"/>
            </w:pPr>
            <w:r w:rsidRPr="00A75FB8">
              <w:t>Interface to USS/UTM</w:t>
            </w:r>
          </w:p>
        </w:tc>
        <w:tc>
          <w:tcPr>
            <w:tcW w:w="3768" w:type="dxa"/>
            <w:shd w:val="clear" w:color="auto" w:fill="auto"/>
          </w:tcPr>
          <w:p w14:paraId="3707BB72" w14:textId="5ED0625C" w:rsidR="005356B2" w:rsidRPr="00A75FB8" w:rsidRDefault="005356B2" w:rsidP="00A75FB8">
            <w:pPr>
              <w:pStyle w:val="TAL"/>
            </w:pPr>
            <w:r w:rsidRPr="00A75FB8">
              <w:t>New web-based interface between UAS AF and USS/UTM</w:t>
            </w:r>
          </w:p>
        </w:tc>
        <w:tc>
          <w:tcPr>
            <w:tcW w:w="3285" w:type="dxa"/>
            <w:shd w:val="clear" w:color="auto" w:fill="auto"/>
          </w:tcPr>
          <w:p w14:paraId="3EAEE11A" w14:textId="5325C4FB" w:rsidR="005356B2" w:rsidRPr="00A75FB8" w:rsidRDefault="005356B2" w:rsidP="00A75FB8">
            <w:pPr>
              <w:pStyle w:val="TAL"/>
            </w:pPr>
            <w:r w:rsidRPr="00A75FB8">
              <w:t>New web-based interface between UFES and USS/UTM if UFES type AF used in all CP solutions.</w:t>
            </w:r>
          </w:p>
        </w:tc>
      </w:tr>
      <w:tr w:rsidR="005356B2" w:rsidRPr="00A75FB8" w14:paraId="20D361A1" w14:textId="77777777" w:rsidTr="00015356">
        <w:tc>
          <w:tcPr>
            <w:tcW w:w="2802" w:type="dxa"/>
            <w:shd w:val="clear" w:color="auto" w:fill="auto"/>
          </w:tcPr>
          <w:p w14:paraId="1D29C2C2" w14:textId="77777777" w:rsidR="005356B2" w:rsidRPr="00A75FB8" w:rsidRDefault="005356B2" w:rsidP="00A75FB8">
            <w:pPr>
              <w:pStyle w:val="TAL"/>
            </w:pPr>
            <w:r w:rsidRPr="00A75FB8">
              <w:t>Support of UAV features</w:t>
            </w:r>
          </w:p>
        </w:tc>
        <w:tc>
          <w:tcPr>
            <w:tcW w:w="3768" w:type="dxa"/>
            <w:shd w:val="clear" w:color="auto" w:fill="auto"/>
          </w:tcPr>
          <w:p w14:paraId="66214293" w14:textId="77777777" w:rsidR="005356B2" w:rsidRPr="00A75FB8" w:rsidRDefault="005356B2" w:rsidP="00A75FB8">
            <w:pPr>
              <w:pStyle w:val="TAL"/>
            </w:pPr>
            <w:r w:rsidRPr="00A75FB8">
              <w:t>Full support</w:t>
            </w:r>
          </w:p>
        </w:tc>
        <w:tc>
          <w:tcPr>
            <w:tcW w:w="3285" w:type="dxa"/>
            <w:shd w:val="clear" w:color="auto" w:fill="auto"/>
          </w:tcPr>
          <w:p w14:paraId="2503E0CA" w14:textId="77777777" w:rsidR="005356B2" w:rsidRPr="00A75FB8" w:rsidRDefault="005356B2" w:rsidP="00A75FB8">
            <w:pPr>
              <w:pStyle w:val="TAL"/>
            </w:pPr>
            <w:r w:rsidRPr="00A75FB8">
              <w:t>Full support</w:t>
            </w:r>
          </w:p>
        </w:tc>
      </w:tr>
      <w:tr w:rsidR="005356B2" w:rsidRPr="00A75FB8" w14:paraId="26A2CC7B" w14:textId="77777777" w:rsidTr="00015356">
        <w:tc>
          <w:tcPr>
            <w:tcW w:w="2802" w:type="dxa"/>
            <w:shd w:val="clear" w:color="auto" w:fill="auto"/>
          </w:tcPr>
          <w:p w14:paraId="68551276" w14:textId="77777777" w:rsidR="005356B2" w:rsidRPr="00A75FB8" w:rsidRDefault="005356B2" w:rsidP="00A75FB8">
            <w:pPr>
              <w:pStyle w:val="TAL"/>
            </w:pPr>
            <w:r w:rsidRPr="00A75FB8">
              <w:t>Support of USS/UTM features</w:t>
            </w:r>
          </w:p>
        </w:tc>
        <w:tc>
          <w:tcPr>
            <w:tcW w:w="3768" w:type="dxa"/>
            <w:shd w:val="clear" w:color="auto" w:fill="auto"/>
          </w:tcPr>
          <w:p w14:paraId="22B222D1" w14:textId="77777777" w:rsidR="005356B2" w:rsidRPr="00A75FB8" w:rsidRDefault="005356B2" w:rsidP="00A75FB8">
            <w:pPr>
              <w:pStyle w:val="TAL"/>
            </w:pPr>
            <w:r w:rsidRPr="00A75FB8">
              <w:t>Full support</w:t>
            </w:r>
          </w:p>
        </w:tc>
        <w:tc>
          <w:tcPr>
            <w:tcW w:w="3285" w:type="dxa"/>
            <w:shd w:val="clear" w:color="auto" w:fill="auto"/>
          </w:tcPr>
          <w:p w14:paraId="26EE7F9F" w14:textId="77777777" w:rsidR="005356B2" w:rsidRPr="00A75FB8" w:rsidRDefault="005356B2" w:rsidP="00A75FB8">
            <w:pPr>
              <w:pStyle w:val="TAL"/>
            </w:pPr>
            <w:r w:rsidRPr="00A75FB8">
              <w:t>Full support</w:t>
            </w:r>
          </w:p>
        </w:tc>
      </w:tr>
    </w:tbl>
    <w:p w14:paraId="75F33133" w14:textId="77777777" w:rsidR="00A75FB8" w:rsidRDefault="00A75FB8" w:rsidP="00A75FB8">
      <w:pPr>
        <w:rPr>
          <w:lang w:eastAsia="ko-KR"/>
        </w:rPr>
      </w:pPr>
    </w:p>
    <w:p w14:paraId="72A832CE" w14:textId="63B6C6BD" w:rsidR="00211FF7" w:rsidRDefault="00211FF7" w:rsidP="00211FF7">
      <w:pPr>
        <w:pStyle w:val="Heading2"/>
        <w:rPr>
          <w:lang w:eastAsia="ko-KR"/>
        </w:rPr>
      </w:pPr>
      <w:bookmarkStart w:id="1773" w:name="_Toc57622420"/>
      <w:bookmarkStart w:id="1774" w:name="_Toc57624135"/>
      <w:bookmarkStart w:id="1775" w:name="_Toc57625825"/>
      <w:r>
        <w:rPr>
          <w:lang w:eastAsia="ko-KR"/>
        </w:rPr>
        <w:t>7.5</w:t>
      </w:r>
      <w:r>
        <w:rPr>
          <w:lang w:eastAsia="ko-KR"/>
        </w:rPr>
        <w:tab/>
        <w:t>Evaluations on key issue #7</w:t>
      </w:r>
      <w:bookmarkEnd w:id="1773"/>
      <w:bookmarkEnd w:id="1774"/>
      <w:bookmarkEnd w:id="1775"/>
    </w:p>
    <w:p w14:paraId="39B20595" w14:textId="014AD835" w:rsidR="00211FF7" w:rsidRDefault="00211FF7" w:rsidP="00211FF7">
      <w:r>
        <w:t>Following table summarises the solutions that have been proposed for KI#7 and also provide an overview of evaluation and impacts.</w:t>
      </w:r>
    </w:p>
    <w:p w14:paraId="2F5526EC" w14:textId="29BCB3A8" w:rsidR="00A75FB8" w:rsidRPr="002D3C5B" w:rsidRDefault="00A75FB8" w:rsidP="00A75FB8">
      <w:pPr>
        <w:pStyle w:val="TH"/>
      </w:pPr>
      <w:r>
        <w:lastRenderedPageBreak/>
        <w:t>Table 7.5.1: Summaries and evaluation on solutions for KI#7</w:t>
      </w:r>
    </w:p>
    <w:tbl>
      <w:tblPr>
        <w:tblW w:w="9781" w:type="dxa"/>
        <w:tblInd w:w="39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209"/>
        <w:gridCol w:w="3209"/>
        <w:gridCol w:w="3363"/>
      </w:tblGrid>
      <w:tr w:rsidR="00211FF7" w:rsidRPr="00A75FB8" w14:paraId="72E59A17" w14:textId="77777777" w:rsidTr="00015356">
        <w:tc>
          <w:tcPr>
            <w:tcW w:w="3209" w:type="dxa"/>
            <w:tcBorders>
              <w:bottom w:val="single" w:sz="12" w:space="0" w:color="666666"/>
            </w:tcBorders>
            <w:shd w:val="clear" w:color="auto" w:fill="auto"/>
          </w:tcPr>
          <w:p w14:paraId="7D8D0050" w14:textId="77777777" w:rsidR="00211FF7" w:rsidRPr="00A75FB8" w:rsidRDefault="00211FF7" w:rsidP="00A75FB8">
            <w:pPr>
              <w:pStyle w:val="TAH"/>
              <w:rPr>
                <w:rFonts w:eastAsia="SimSun"/>
              </w:rPr>
            </w:pPr>
            <w:r w:rsidRPr="00A75FB8">
              <w:rPr>
                <w:rFonts w:eastAsia="SimSun"/>
              </w:rPr>
              <w:lastRenderedPageBreak/>
              <w:t>Solution number</w:t>
            </w:r>
          </w:p>
        </w:tc>
        <w:tc>
          <w:tcPr>
            <w:tcW w:w="3209" w:type="dxa"/>
            <w:tcBorders>
              <w:bottom w:val="single" w:sz="12" w:space="0" w:color="666666"/>
            </w:tcBorders>
            <w:shd w:val="clear" w:color="auto" w:fill="auto"/>
          </w:tcPr>
          <w:p w14:paraId="2551FF71" w14:textId="77777777" w:rsidR="00211FF7" w:rsidRPr="00A75FB8" w:rsidRDefault="00211FF7" w:rsidP="00A75FB8">
            <w:pPr>
              <w:pStyle w:val="TAH"/>
              <w:rPr>
                <w:rFonts w:eastAsia="SimSun"/>
              </w:rPr>
            </w:pPr>
            <w:r w:rsidRPr="00A75FB8">
              <w:rPr>
                <w:rFonts w:eastAsia="SimSun"/>
              </w:rPr>
              <w:t>Solution's proposal for KI#7</w:t>
            </w:r>
          </w:p>
        </w:tc>
        <w:tc>
          <w:tcPr>
            <w:tcW w:w="3363" w:type="dxa"/>
            <w:tcBorders>
              <w:bottom w:val="single" w:sz="12" w:space="0" w:color="666666"/>
            </w:tcBorders>
            <w:shd w:val="clear" w:color="auto" w:fill="auto"/>
          </w:tcPr>
          <w:p w14:paraId="55C147A0" w14:textId="77777777" w:rsidR="00211FF7" w:rsidRPr="00A75FB8" w:rsidRDefault="00211FF7" w:rsidP="00A75FB8">
            <w:pPr>
              <w:pStyle w:val="TAH"/>
              <w:rPr>
                <w:rFonts w:eastAsia="SimSun"/>
              </w:rPr>
            </w:pPr>
            <w:r w:rsidRPr="00A75FB8">
              <w:rPr>
                <w:rFonts w:eastAsia="SimSun"/>
              </w:rPr>
              <w:t>Evaluation</w:t>
            </w:r>
          </w:p>
        </w:tc>
      </w:tr>
      <w:tr w:rsidR="00211FF7" w:rsidRPr="00A75FB8" w14:paraId="12931234" w14:textId="77777777" w:rsidTr="00015356">
        <w:tc>
          <w:tcPr>
            <w:tcW w:w="3209" w:type="dxa"/>
            <w:shd w:val="clear" w:color="auto" w:fill="auto"/>
          </w:tcPr>
          <w:p w14:paraId="6D5563CE" w14:textId="1BEF9AEF" w:rsidR="00211FF7" w:rsidRPr="00A75FB8" w:rsidRDefault="00211FF7" w:rsidP="00A75FB8">
            <w:pPr>
              <w:pStyle w:val="TAL"/>
              <w:rPr>
                <w:rFonts w:eastAsia="SimSun"/>
                <w:b/>
                <w:bCs/>
              </w:rPr>
            </w:pPr>
            <w:r w:rsidRPr="00A75FB8">
              <w:rPr>
                <w:rFonts w:eastAsia="SimSun"/>
                <w:b/>
                <w:bCs/>
              </w:rPr>
              <w:t>Sol#2: 3GPP reference architecture for UAV remote identification</w:t>
            </w:r>
          </w:p>
        </w:tc>
        <w:tc>
          <w:tcPr>
            <w:tcW w:w="3209" w:type="dxa"/>
            <w:shd w:val="clear" w:color="auto" w:fill="auto"/>
          </w:tcPr>
          <w:p w14:paraId="7FE2D4FC" w14:textId="77777777" w:rsidR="00211FF7" w:rsidRPr="00A75FB8" w:rsidRDefault="00211FF7" w:rsidP="00A75FB8">
            <w:pPr>
              <w:pStyle w:val="TAL"/>
              <w:rPr>
                <w:rFonts w:eastAsia="SimSun"/>
              </w:rPr>
            </w:pPr>
            <w:r w:rsidRPr="00A75FB8">
              <w:rPr>
                <w:rFonts w:eastAsia="SimSun"/>
              </w:rPr>
              <w:t>Proposes an architecture for UAS feature and no specific procedures for this KI.</w:t>
            </w:r>
          </w:p>
        </w:tc>
        <w:tc>
          <w:tcPr>
            <w:tcW w:w="3363" w:type="dxa"/>
            <w:shd w:val="clear" w:color="auto" w:fill="auto"/>
          </w:tcPr>
          <w:p w14:paraId="3C11D131" w14:textId="77777777" w:rsidR="00211FF7" w:rsidRPr="00A75FB8" w:rsidRDefault="00211FF7" w:rsidP="00A75FB8">
            <w:pPr>
              <w:pStyle w:val="TAL"/>
              <w:rPr>
                <w:rFonts w:eastAsia="SimSun"/>
              </w:rPr>
            </w:pPr>
            <w:r w:rsidRPr="00A75FB8">
              <w:rPr>
                <w:rFonts w:eastAsia="SimSun"/>
              </w:rPr>
              <w:t>No evaluation possible as there is no description on management and control of user plane.</w:t>
            </w:r>
          </w:p>
        </w:tc>
      </w:tr>
      <w:tr w:rsidR="00211FF7" w:rsidRPr="00A75FB8" w14:paraId="1E929584" w14:textId="77777777" w:rsidTr="00015356">
        <w:tc>
          <w:tcPr>
            <w:tcW w:w="3209" w:type="dxa"/>
            <w:shd w:val="clear" w:color="auto" w:fill="auto"/>
          </w:tcPr>
          <w:p w14:paraId="2F2E20B8" w14:textId="3D7EE3A0" w:rsidR="00211FF7" w:rsidRPr="00A75FB8" w:rsidRDefault="00211FF7" w:rsidP="00A75FB8">
            <w:pPr>
              <w:pStyle w:val="TAL"/>
              <w:rPr>
                <w:rFonts w:eastAsia="SimSun"/>
                <w:b/>
                <w:bCs/>
              </w:rPr>
            </w:pPr>
            <w:r w:rsidRPr="00A75FB8">
              <w:rPr>
                <w:rFonts w:eastAsia="SimSun"/>
                <w:b/>
                <w:bCs/>
              </w:rPr>
              <w:t>Sol#4: Solution using User plane for UAV identification and authorization</w:t>
            </w:r>
          </w:p>
        </w:tc>
        <w:tc>
          <w:tcPr>
            <w:tcW w:w="3209" w:type="dxa"/>
            <w:shd w:val="clear" w:color="auto" w:fill="auto"/>
          </w:tcPr>
          <w:p w14:paraId="17AA05CB" w14:textId="77777777" w:rsidR="00211FF7" w:rsidRPr="00A75FB8" w:rsidRDefault="00211FF7" w:rsidP="00A75FB8">
            <w:pPr>
              <w:pStyle w:val="TAL"/>
              <w:rPr>
                <w:rFonts w:eastAsia="SimSun"/>
              </w:rPr>
            </w:pPr>
            <w:r w:rsidRPr="00A75FB8">
              <w:rPr>
                <w:rFonts w:eastAsia="SimSun"/>
              </w:rPr>
              <w:t>UAV and UAVC to use a single PDU session (one for each of the UAV and UAVC) for all services (including support for C2 connections)</w:t>
            </w:r>
          </w:p>
          <w:p w14:paraId="70ACF324" w14:textId="77777777" w:rsidR="00211FF7" w:rsidRPr="00A75FB8" w:rsidRDefault="00211FF7" w:rsidP="00A75FB8">
            <w:pPr>
              <w:pStyle w:val="TAL"/>
              <w:rPr>
                <w:rFonts w:eastAsia="SimSun"/>
              </w:rPr>
            </w:pPr>
            <w:r w:rsidRPr="00A75FB8">
              <w:rPr>
                <w:rFonts w:eastAsia="SimSun"/>
              </w:rPr>
              <w:t>Specific or dedicated policies are provided to USS/UTM to guide requesting and use of user plane resources</w:t>
            </w:r>
          </w:p>
        </w:tc>
        <w:tc>
          <w:tcPr>
            <w:tcW w:w="3363" w:type="dxa"/>
            <w:shd w:val="clear" w:color="auto" w:fill="auto"/>
          </w:tcPr>
          <w:p w14:paraId="35F8A756" w14:textId="77777777" w:rsidR="00211FF7" w:rsidRPr="00A75FB8" w:rsidRDefault="00211FF7" w:rsidP="00A75FB8">
            <w:pPr>
              <w:pStyle w:val="TAL"/>
              <w:rPr>
                <w:rFonts w:eastAsia="SimSun"/>
              </w:rPr>
            </w:pPr>
            <w:r w:rsidRPr="00A75FB8">
              <w:rPr>
                <w:rFonts w:eastAsia="SimSun"/>
              </w:rPr>
              <w:t xml:space="preserve">Solution </w:t>
            </w:r>
            <w:r w:rsidRPr="00A75FB8">
              <w:t>assumes single PDU session for communicating with UTM and C2 connection with UAV-C.</w:t>
            </w:r>
          </w:p>
          <w:p w14:paraId="1F386071" w14:textId="77777777" w:rsidR="00211FF7" w:rsidRPr="00A75FB8" w:rsidRDefault="00211FF7" w:rsidP="00A75FB8">
            <w:pPr>
              <w:pStyle w:val="TAL"/>
              <w:rPr>
                <w:rFonts w:eastAsia="SimSun"/>
              </w:rPr>
            </w:pPr>
            <w:r w:rsidRPr="00A75FB8">
              <w:t>USS/UTM provides dedicated policies via</w:t>
            </w:r>
            <w:r w:rsidRPr="00A75FB8">
              <w:rPr>
                <w:rFonts w:eastAsia="SimSun"/>
              </w:rPr>
              <w:t xml:space="preserve"> new NF (UASF) / NEF / SCEF for user plane resource control and management and for </w:t>
            </w:r>
            <w:r w:rsidRPr="00A75FB8">
              <w:t>configuring C2 connectivity</w:t>
            </w:r>
            <w:r w:rsidRPr="00A75FB8">
              <w:rPr>
                <w:rFonts w:eastAsia="SimSun"/>
              </w:rPr>
              <w:t>.</w:t>
            </w:r>
          </w:p>
          <w:p w14:paraId="50D88C7E" w14:textId="77777777" w:rsidR="00211FF7" w:rsidRPr="00A75FB8" w:rsidRDefault="00211FF7" w:rsidP="00A75FB8">
            <w:pPr>
              <w:pStyle w:val="TAL"/>
              <w:rPr>
                <w:rFonts w:eastAsia="SimSun"/>
              </w:rPr>
            </w:pPr>
            <w:r w:rsidRPr="00A75FB8">
              <w:t>The solution works for both 5GS and EPS.</w:t>
            </w:r>
          </w:p>
        </w:tc>
      </w:tr>
      <w:tr w:rsidR="00211FF7" w:rsidRPr="00A75FB8" w14:paraId="6340F72D" w14:textId="77777777" w:rsidTr="00015356">
        <w:tc>
          <w:tcPr>
            <w:tcW w:w="3209" w:type="dxa"/>
            <w:shd w:val="clear" w:color="auto" w:fill="auto"/>
          </w:tcPr>
          <w:p w14:paraId="787EB753" w14:textId="4AAFF964" w:rsidR="00211FF7" w:rsidRPr="00A75FB8" w:rsidRDefault="00211FF7" w:rsidP="00A75FB8">
            <w:pPr>
              <w:pStyle w:val="TAL"/>
              <w:rPr>
                <w:rFonts w:eastAsia="SimSun"/>
                <w:b/>
                <w:bCs/>
              </w:rPr>
            </w:pPr>
            <w:r w:rsidRPr="00A75FB8">
              <w:rPr>
                <w:rFonts w:eastAsia="SimSun"/>
                <w:b/>
                <w:bCs/>
              </w:rPr>
              <w:t>Sol#5: UAV authentication and authorization by USS/UTM based on NAS supplementary and secondary authentication and authorization procedures</w:t>
            </w:r>
          </w:p>
        </w:tc>
        <w:tc>
          <w:tcPr>
            <w:tcW w:w="3209" w:type="dxa"/>
            <w:shd w:val="clear" w:color="auto" w:fill="auto"/>
          </w:tcPr>
          <w:p w14:paraId="304BEB35" w14:textId="77777777" w:rsidR="00211FF7" w:rsidRPr="00A75FB8" w:rsidRDefault="00211FF7" w:rsidP="00A75FB8">
            <w:pPr>
              <w:pStyle w:val="TAL"/>
              <w:rPr>
                <w:rFonts w:eastAsia="Malgun Gothic"/>
              </w:rPr>
            </w:pPr>
            <w:r w:rsidRPr="00A75FB8">
              <w:rPr>
                <w:rFonts w:eastAsia="SimSun"/>
              </w:rPr>
              <w:t xml:space="preserve">Authentication and authorization are sought with USS/UTM before user plane resources provided. 3GPP system is informed of outcome. Single PDU or separate PDU Sessions for </w:t>
            </w:r>
            <w:r w:rsidRPr="00A75FB8">
              <w:rPr>
                <w:rFonts w:eastAsia="Malgun Gothic"/>
              </w:rPr>
              <w:t>both UAV-USS/UTM communications and for C2.</w:t>
            </w:r>
          </w:p>
          <w:p w14:paraId="6B8B1410" w14:textId="77777777" w:rsidR="00211FF7" w:rsidRPr="00A75FB8" w:rsidRDefault="00211FF7" w:rsidP="00A75FB8">
            <w:pPr>
              <w:pStyle w:val="TAL"/>
            </w:pPr>
            <w:r w:rsidRPr="00A75FB8">
              <w:t>The UAV/UAV-C provides extra UAV operation indication in the PDU Session request.</w:t>
            </w:r>
          </w:p>
          <w:p w14:paraId="518D9269" w14:textId="77777777" w:rsidR="00211FF7" w:rsidRPr="00A75FB8" w:rsidRDefault="00211FF7" w:rsidP="00A75FB8">
            <w:pPr>
              <w:pStyle w:val="TAL"/>
              <w:rPr>
                <w:rFonts w:eastAsia="SimSun"/>
              </w:rPr>
            </w:pPr>
            <w:r w:rsidRPr="00A75FB8">
              <w:rPr>
                <w:rFonts w:eastAsia="Malgun Gothic"/>
              </w:rPr>
              <w:t>Traffic filters (provided by USS/UTM) are installed in 3GPP for the C2 connection</w:t>
            </w:r>
          </w:p>
        </w:tc>
        <w:tc>
          <w:tcPr>
            <w:tcW w:w="3363" w:type="dxa"/>
            <w:shd w:val="clear" w:color="auto" w:fill="auto"/>
          </w:tcPr>
          <w:p w14:paraId="3F36B5DD" w14:textId="77777777" w:rsidR="00211FF7" w:rsidRPr="00A75FB8" w:rsidRDefault="00211FF7" w:rsidP="00A75FB8">
            <w:pPr>
              <w:pStyle w:val="TAL"/>
              <w:rPr>
                <w:rFonts w:eastAsia="SimSun"/>
              </w:rPr>
            </w:pPr>
            <w:r w:rsidRPr="00A75FB8">
              <w:rPr>
                <w:rFonts w:eastAsia="SimSun"/>
              </w:rPr>
              <w:t xml:space="preserve">Authentication and authorization by USS/UTM are sought for UAV request for user plane resources. </w:t>
            </w:r>
          </w:p>
          <w:p w14:paraId="30EBB275" w14:textId="77777777" w:rsidR="00211FF7" w:rsidRPr="00A75FB8" w:rsidRDefault="00211FF7" w:rsidP="00A75FB8">
            <w:pPr>
              <w:pStyle w:val="TAL"/>
              <w:rPr>
                <w:rFonts w:eastAsia="SimSun"/>
              </w:rPr>
            </w:pPr>
            <w:r w:rsidRPr="00A75FB8">
              <w:rPr>
                <w:rFonts w:eastAsia="SimSun"/>
              </w:rPr>
              <w:t>Solution supports single or multiple PDU Sessions.</w:t>
            </w:r>
          </w:p>
          <w:p w14:paraId="5D29FDCE" w14:textId="77777777" w:rsidR="00211FF7" w:rsidRPr="00A75FB8" w:rsidRDefault="00211FF7" w:rsidP="00A75FB8">
            <w:pPr>
              <w:pStyle w:val="TAL"/>
              <w:rPr>
                <w:rFonts w:eastAsia="SimSun"/>
              </w:rPr>
            </w:pPr>
            <w:r w:rsidRPr="00A75FB8">
              <w:rPr>
                <w:rFonts w:eastAsia="SimSun"/>
              </w:rPr>
              <w:t>USS/UTM provide traffic filters to manage C2 communication.</w:t>
            </w:r>
          </w:p>
          <w:p w14:paraId="2EFAB6BB" w14:textId="77777777" w:rsidR="00211FF7" w:rsidRPr="00A75FB8" w:rsidRDefault="00211FF7" w:rsidP="00A75FB8">
            <w:pPr>
              <w:pStyle w:val="TAL"/>
              <w:rPr>
                <w:rFonts w:eastAsia="SimSun"/>
              </w:rPr>
            </w:pPr>
            <w:r w:rsidRPr="00A75FB8">
              <w:t>Solution works for both 5GS and EPS.</w:t>
            </w:r>
          </w:p>
        </w:tc>
      </w:tr>
      <w:tr w:rsidR="00211FF7" w:rsidRPr="00A75FB8" w14:paraId="5A514D8B" w14:textId="77777777" w:rsidTr="00015356">
        <w:tc>
          <w:tcPr>
            <w:tcW w:w="3209" w:type="dxa"/>
            <w:shd w:val="clear" w:color="auto" w:fill="auto"/>
          </w:tcPr>
          <w:p w14:paraId="4E5771FB" w14:textId="77777777" w:rsidR="00211FF7" w:rsidRPr="00A75FB8" w:rsidRDefault="00211FF7" w:rsidP="00A75FB8">
            <w:pPr>
              <w:pStyle w:val="TAL"/>
              <w:rPr>
                <w:rFonts w:eastAsia="SimSun"/>
                <w:b/>
                <w:bCs/>
              </w:rPr>
            </w:pPr>
            <w:r w:rsidRPr="00A75FB8">
              <w:rPr>
                <w:rFonts w:eastAsia="SimSun"/>
                <w:b/>
                <w:bCs/>
              </w:rPr>
              <w:t>Sol#13: Area of Interest for support of UTM's geofencing</w:t>
            </w:r>
          </w:p>
        </w:tc>
        <w:tc>
          <w:tcPr>
            <w:tcW w:w="3209" w:type="dxa"/>
            <w:shd w:val="clear" w:color="auto" w:fill="auto"/>
          </w:tcPr>
          <w:p w14:paraId="0BBC94F6"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SMF to the traffic over the allocated user plane resources for UAV connectivity.</w:t>
            </w:r>
          </w:p>
        </w:tc>
        <w:tc>
          <w:tcPr>
            <w:tcW w:w="3363" w:type="dxa"/>
            <w:shd w:val="clear" w:color="auto" w:fill="auto"/>
          </w:tcPr>
          <w:p w14:paraId="5CAB4E9F"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32F41EE0" w14:textId="77777777" w:rsidR="00211FF7" w:rsidRPr="00A75FB8" w:rsidRDefault="00211FF7" w:rsidP="00A75FB8">
            <w:pPr>
              <w:pStyle w:val="TAL"/>
              <w:rPr>
                <w:rFonts w:eastAsia="SimSun"/>
              </w:rPr>
            </w:pPr>
            <w:r w:rsidRPr="00A75FB8">
              <w:t>Solution works for both 5GS and EPS.</w:t>
            </w:r>
          </w:p>
        </w:tc>
      </w:tr>
      <w:tr w:rsidR="00211FF7" w:rsidRPr="00A75FB8" w14:paraId="5A4F8F6A" w14:textId="77777777" w:rsidTr="00015356">
        <w:tc>
          <w:tcPr>
            <w:tcW w:w="3209" w:type="dxa"/>
            <w:shd w:val="clear" w:color="auto" w:fill="auto"/>
          </w:tcPr>
          <w:p w14:paraId="7C18A2FC" w14:textId="59D02292" w:rsidR="00211FF7" w:rsidRPr="00A75FB8" w:rsidRDefault="00211FF7" w:rsidP="00A75FB8">
            <w:pPr>
              <w:pStyle w:val="TAL"/>
              <w:rPr>
                <w:rFonts w:eastAsia="SimSun"/>
                <w:b/>
                <w:bCs/>
              </w:rPr>
            </w:pPr>
            <w:r w:rsidRPr="00A75FB8">
              <w:rPr>
                <w:rFonts w:eastAsia="SimSun"/>
                <w:b/>
                <w:bCs/>
              </w:rPr>
              <w:t>Sol#21: Connectivity setup for C2 communication and association between UAV and UAV-C</w:t>
            </w:r>
          </w:p>
        </w:tc>
        <w:tc>
          <w:tcPr>
            <w:tcW w:w="3209" w:type="dxa"/>
            <w:shd w:val="clear" w:color="auto" w:fill="auto"/>
          </w:tcPr>
          <w:p w14:paraId="5831A76A" w14:textId="77777777" w:rsidR="00211FF7" w:rsidRPr="00A75FB8" w:rsidRDefault="00211FF7" w:rsidP="00A75FB8">
            <w:pPr>
              <w:pStyle w:val="TAL"/>
            </w:pPr>
            <w:r w:rsidRPr="00A75FB8">
              <w:t>The solution allows a single or separate PDU session for communicating with the UTM and C2 connection but focus on the establishment of a dedicated C2 connection.</w:t>
            </w:r>
          </w:p>
          <w:p w14:paraId="03F06FBE" w14:textId="77777777" w:rsidR="00211FF7" w:rsidRPr="00A75FB8" w:rsidRDefault="00211FF7" w:rsidP="00A75FB8">
            <w:pPr>
              <w:pStyle w:val="TAL"/>
            </w:pPr>
            <w:r w:rsidRPr="00A75FB8">
              <w:t xml:space="preserve">The UAV/UAV-C provides extra C2 communication indication and CAA-level ID in the PDU Session request. </w:t>
            </w:r>
          </w:p>
          <w:p w14:paraId="39FB8485" w14:textId="77777777" w:rsidR="00211FF7" w:rsidRPr="00A75FB8" w:rsidRDefault="00211FF7" w:rsidP="00A75FB8">
            <w:pPr>
              <w:pStyle w:val="TAL"/>
            </w:pPr>
            <w:r w:rsidRPr="00A75FB8">
              <w:t>The use of dedicated C2 connection also depends on an authorization by USS/UTM (in addition to pairing authorization).</w:t>
            </w:r>
          </w:p>
          <w:p w14:paraId="0117BA83" w14:textId="77777777" w:rsidR="00211FF7" w:rsidRPr="00A75FB8" w:rsidRDefault="00211FF7" w:rsidP="00A75FB8">
            <w:pPr>
              <w:pStyle w:val="TAL"/>
              <w:rPr>
                <w:rFonts w:eastAsia="SimSun"/>
              </w:rPr>
            </w:pPr>
            <w:r w:rsidRPr="00A75FB8">
              <w:t>The transport address of UAV/UAVC for C2 connection is exchanged through USS/UTM to enable end-to-end communication.</w:t>
            </w:r>
          </w:p>
        </w:tc>
        <w:tc>
          <w:tcPr>
            <w:tcW w:w="3363" w:type="dxa"/>
            <w:shd w:val="clear" w:color="auto" w:fill="auto"/>
          </w:tcPr>
          <w:p w14:paraId="065ADF0D" w14:textId="77777777" w:rsidR="00211FF7" w:rsidRPr="00A75FB8" w:rsidRDefault="00211FF7" w:rsidP="00A75FB8">
            <w:pPr>
              <w:pStyle w:val="TAL"/>
              <w:rPr>
                <w:rFonts w:eastAsia="SimSun"/>
              </w:rPr>
            </w:pPr>
            <w:r w:rsidRPr="00A75FB8">
              <w:rPr>
                <w:rFonts w:eastAsia="SimSun"/>
              </w:rPr>
              <w:t>Support of single or multiple PDU Sessions from UE to different end points services are already in 5GS.</w:t>
            </w:r>
          </w:p>
          <w:p w14:paraId="672BB6AF" w14:textId="77777777" w:rsidR="00211FF7" w:rsidRPr="00A75FB8" w:rsidRDefault="00211FF7" w:rsidP="00A75FB8">
            <w:pPr>
              <w:pStyle w:val="TAL"/>
              <w:rPr>
                <w:rFonts w:eastAsia="SimSun"/>
              </w:rPr>
            </w:pPr>
            <w:r w:rsidRPr="00A75FB8">
              <w:rPr>
                <w:rFonts w:eastAsia="SimSun"/>
              </w:rPr>
              <w:t>UAV has to explicitly indicate request for user plane resources is for C2 communications. Such request will have to be authenticated and authorized by the USS/UTM.</w:t>
            </w:r>
          </w:p>
          <w:p w14:paraId="130C4F6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3FB7A0C" w14:textId="77777777" w:rsidTr="00015356">
        <w:tc>
          <w:tcPr>
            <w:tcW w:w="3209" w:type="dxa"/>
            <w:shd w:val="clear" w:color="auto" w:fill="auto"/>
          </w:tcPr>
          <w:p w14:paraId="393DC3A7" w14:textId="427ADF86" w:rsidR="00211FF7" w:rsidRPr="00A75FB8" w:rsidRDefault="00211FF7" w:rsidP="00A75FB8">
            <w:pPr>
              <w:pStyle w:val="TAL"/>
              <w:rPr>
                <w:rFonts w:eastAsia="SimSun"/>
                <w:b/>
                <w:bCs/>
              </w:rPr>
            </w:pPr>
            <w:r w:rsidRPr="00A75FB8">
              <w:rPr>
                <w:rFonts w:eastAsia="SimSun" w:hint="eastAsia"/>
                <w:b/>
                <w:bCs/>
              </w:rPr>
              <w:t>Sol</w:t>
            </w:r>
            <w:r w:rsidRPr="00A75FB8">
              <w:rPr>
                <w:rFonts w:eastAsia="SimSun"/>
                <w:b/>
                <w:bCs/>
              </w:rPr>
              <w:t>#23: UAV/UAVC authentication/authorization by USS/UTM and C2 communication establishment</w:t>
            </w:r>
          </w:p>
        </w:tc>
        <w:tc>
          <w:tcPr>
            <w:tcW w:w="3209" w:type="dxa"/>
            <w:shd w:val="clear" w:color="auto" w:fill="auto"/>
          </w:tcPr>
          <w:p w14:paraId="1187B7F6" w14:textId="4A394153" w:rsidR="00211FF7" w:rsidRPr="00A75FB8" w:rsidRDefault="00211FF7" w:rsidP="00A75FB8">
            <w:pPr>
              <w:pStyle w:val="TAL"/>
              <w:rPr>
                <w:rFonts w:eastAsia="SimSun"/>
              </w:rPr>
            </w:pPr>
            <w:r w:rsidRPr="00A75FB8">
              <w:rPr>
                <w:rFonts w:eastAsia="SimSun"/>
              </w:rPr>
              <w:t xml:space="preserve">Separate PDU Sessions for UAV to USS/UTM and UAV to UAVC i.e C2 </w:t>
            </w:r>
            <w:r w:rsidR="00A75FB8" w:rsidRPr="00A75FB8">
              <w:rPr>
                <w:rFonts w:eastAsia="SimSun"/>
              </w:rPr>
              <w:t>communications</w:t>
            </w:r>
            <w:r w:rsidRPr="00A75FB8">
              <w:rPr>
                <w:rFonts w:eastAsia="SimSun"/>
              </w:rPr>
              <w:t xml:space="preserve">. IP addresses of UAV &amp; UAVC obtained through USS/UTM over one PDU Session. Then a separate PDU Session for C2 </w:t>
            </w:r>
            <w:r w:rsidR="00A75FB8" w:rsidRPr="00A75FB8">
              <w:rPr>
                <w:rFonts w:eastAsia="SimSun"/>
              </w:rPr>
              <w:t>communications</w:t>
            </w:r>
            <w:r w:rsidRPr="00A75FB8">
              <w:rPr>
                <w:rFonts w:eastAsia="SimSun"/>
              </w:rPr>
              <w:t xml:space="preserve"> as data over user plane to the provided IP addresses.</w:t>
            </w:r>
          </w:p>
        </w:tc>
        <w:tc>
          <w:tcPr>
            <w:tcW w:w="3363" w:type="dxa"/>
            <w:shd w:val="clear" w:color="auto" w:fill="auto"/>
          </w:tcPr>
          <w:p w14:paraId="1EA90720" w14:textId="4242CC40" w:rsidR="00211FF7" w:rsidRPr="00A75FB8" w:rsidRDefault="00211FF7" w:rsidP="00A75FB8">
            <w:pPr>
              <w:pStyle w:val="TAL"/>
              <w:rPr>
                <w:rFonts w:eastAsia="SimSun"/>
              </w:rPr>
            </w:pPr>
            <w:r w:rsidRPr="00A75FB8">
              <w:rPr>
                <w:rFonts w:eastAsia="SimSun"/>
              </w:rPr>
              <w:t xml:space="preserve">Support of single or </w:t>
            </w:r>
            <w:r w:rsidR="00A75FB8" w:rsidRPr="00A75FB8">
              <w:rPr>
                <w:rFonts w:eastAsia="SimSun"/>
              </w:rPr>
              <w:t>separate</w:t>
            </w:r>
            <w:r w:rsidRPr="00A75FB8">
              <w:rPr>
                <w:rFonts w:eastAsia="SimSun"/>
              </w:rPr>
              <w:t xml:space="preserve"> PDU sessions for UAV to USS/UTM and for C2. USS/UTM required to "pass on" end point IP address for C2.</w:t>
            </w:r>
          </w:p>
          <w:p w14:paraId="5583174A"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2121425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F9AA9C0" w14:textId="77777777" w:rsidTr="00015356">
        <w:tc>
          <w:tcPr>
            <w:tcW w:w="3209" w:type="dxa"/>
            <w:shd w:val="clear" w:color="auto" w:fill="auto"/>
          </w:tcPr>
          <w:p w14:paraId="3185E1CC" w14:textId="7E5304D2" w:rsidR="00211FF7" w:rsidRPr="00A75FB8" w:rsidRDefault="00211FF7" w:rsidP="00A75FB8">
            <w:pPr>
              <w:pStyle w:val="TAL"/>
              <w:rPr>
                <w:rFonts w:eastAsia="SimSun"/>
                <w:b/>
                <w:bCs/>
              </w:rPr>
            </w:pPr>
            <w:r w:rsidRPr="00A75FB8">
              <w:rPr>
                <w:rFonts w:eastAsia="SimSun" w:hint="eastAsia"/>
                <w:b/>
                <w:bCs/>
              </w:rPr>
              <w:lastRenderedPageBreak/>
              <w:t>Sol</w:t>
            </w:r>
            <w:r w:rsidRPr="00A75FB8">
              <w:rPr>
                <w:rFonts w:eastAsia="SimSun"/>
                <w:b/>
                <w:bCs/>
              </w:rPr>
              <w:t>#25: Network Exposure to support UAV and UAVC tracking</w:t>
            </w:r>
          </w:p>
        </w:tc>
        <w:tc>
          <w:tcPr>
            <w:tcW w:w="3209" w:type="dxa"/>
            <w:shd w:val="clear" w:color="auto" w:fill="auto"/>
          </w:tcPr>
          <w:p w14:paraId="783414DD"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UAVF to the traffic over the allocated user plane resources for UAV connectivity.</w:t>
            </w:r>
          </w:p>
        </w:tc>
        <w:tc>
          <w:tcPr>
            <w:tcW w:w="3363" w:type="dxa"/>
            <w:shd w:val="clear" w:color="auto" w:fill="auto"/>
          </w:tcPr>
          <w:p w14:paraId="0111669D"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139A401F" w14:textId="77777777" w:rsidR="00211FF7" w:rsidRPr="00A75FB8" w:rsidRDefault="00211FF7" w:rsidP="00A75FB8">
            <w:pPr>
              <w:pStyle w:val="TAL"/>
              <w:rPr>
                <w:rFonts w:eastAsia="SimSun"/>
              </w:rPr>
            </w:pPr>
            <w:r w:rsidRPr="00A75FB8">
              <w:t>Solution works for both 5GS and EPS.</w:t>
            </w:r>
          </w:p>
        </w:tc>
      </w:tr>
      <w:tr w:rsidR="00211FF7" w:rsidRPr="00A75FB8" w14:paraId="6A001BEC" w14:textId="77777777" w:rsidTr="00015356">
        <w:tc>
          <w:tcPr>
            <w:tcW w:w="3209" w:type="dxa"/>
            <w:shd w:val="clear" w:color="auto" w:fill="auto"/>
          </w:tcPr>
          <w:p w14:paraId="0B6EEA7B" w14:textId="77777777" w:rsidR="00211FF7" w:rsidRPr="00A75FB8" w:rsidRDefault="00211FF7" w:rsidP="00A75FB8">
            <w:pPr>
              <w:pStyle w:val="TAL"/>
              <w:rPr>
                <w:rFonts w:eastAsia="SimSun"/>
                <w:b/>
                <w:bCs/>
              </w:rPr>
            </w:pPr>
            <w:r w:rsidRPr="00A75FB8">
              <w:rPr>
                <w:rFonts w:eastAsia="SimSun" w:hint="eastAsia"/>
                <w:b/>
                <w:bCs/>
              </w:rPr>
              <w:t>S</w:t>
            </w:r>
            <w:r w:rsidRPr="00A75FB8">
              <w:rPr>
                <w:rFonts w:eastAsia="SimSun"/>
                <w:b/>
                <w:bCs/>
              </w:rPr>
              <w:t>ol#26: UAV establishing user plane connectivity for remote identification &amp; tracking for UAV operations</w:t>
            </w:r>
          </w:p>
        </w:tc>
        <w:tc>
          <w:tcPr>
            <w:tcW w:w="3209" w:type="dxa"/>
            <w:shd w:val="clear" w:color="auto" w:fill="auto"/>
          </w:tcPr>
          <w:p w14:paraId="39262399" w14:textId="77777777" w:rsidR="00211FF7" w:rsidRPr="00A75FB8" w:rsidRDefault="00211FF7" w:rsidP="00A75FB8">
            <w:pPr>
              <w:pStyle w:val="TAL"/>
              <w:rPr>
                <w:rFonts w:eastAsia="SimSun"/>
              </w:rPr>
            </w:pPr>
            <w:r w:rsidRPr="00A75FB8">
              <w:rPr>
                <w:rFonts w:eastAsia="SimSun"/>
              </w:rPr>
              <w:t>While this solution indicates it addresses KI#7, there is no description of how user plane resources for UAV connectivity (between UAV and UAVC) are requested, allocated and managed</w:t>
            </w:r>
          </w:p>
        </w:tc>
        <w:tc>
          <w:tcPr>
            <w:tcW w:w="3363" w:type="dxa"/>
            <w:shd w:val="clear" w:color="auto" w:fill="auto"/>
          </w:tcPr>
          <w:p w14:paraId="07307B8A" w14:textId="77777777" w:rsidR="00211FF7" w:rsidRPr="00A75FB8" w:rsidRDefault="00211FF7" w:rsidP="00A75FB8">
            <w:pPr>
              <w:pStyle w:val="TAL"/>
              <w:rPr>
                <w:rFonts w:eastAsia="SimSun"/>
              </w:rPr>
            </w:pPr>
            <w:r w:rsidRPr="00A75FB8">
              <w:rPr>
                <w:rFonts w:eastAsia="SimSun"/>
              </w:rPr>
              <w:t>No evaluation possible</w:t>
            </w:r>
          </w:p>
        </w:tc>
      </w:tr>
    </w:tbl>
    <w:p w14:paraId="213C0ED1" w14:textId="77777777" w:rsidR="00211FF7" w:rsidRDefault="00211FF7" w:rsidP="00211FF7">
      <w:pPr>
        <w:rPr>
          <w:rFonts w:eastAsia="SimSun"/>
          <w:lang w:eastAsia="zh-CN"/>
        </w:rPr>
      </w:pPr>
    </w:p>
    <w:p w14:paraId="67BEBD43" w14:textId="469FE79F" w:rsidR="00211FF7" w:rsidRDefault="00211FF7" w:rsidP="00211FF7">
      <w:pPr>
        <w:rPr>
          <w:rFonts w:eastAsia="SimSun"/>
          <w:lang w:eastAsia="zh-CN"/>
        </w:rPr>
      </w:pPr>
      <w:r>
        <w:rPr>
          <w:rFonts w:eastAsia="SimSun"/>
          <w:lang w:eastAsia="zh-CN"/>
        </w:rPr>
        <w:t>From the table of summary above, the following evaluations are arrived at:</w:t>
      </w:r>
    </w:p>
    <w:p w14:paraId="1B6FAAC7" w14:textId="2DC00E75" w:rsidR="00211FF7" w:rsidRDefault="00211FF7" w:rsidP="00211FF7">
      <w:pPr>
        <w:pStyle w:val="B1"/>
        <w:rPr>
          <w:rFonts w:eastAsia="SimSun"/>
          <w:lang w:eastAsia="zh-CN"/>
        </w:rPr>
      </w:pPr>
      <w:r>
        <w:rPr>
          <w:rFonts w:eastAsia="SimSun"/>
          <w:lang w:eastAsia="zh-CN"/>
        </w:rPr>
        <w:t>-</w:t>
      </w:r>
      <w:r>
        <w:rPr>
          <w:rFonts w:eastAsia="SimSun"/>
          <w:lang w:eastAsia="zh-CN"/>
        </w:rPr>
        <w:tab/>
        <w:t>Common among solutions is that request for resources for UAV UAVC connectivity</w:t>
      </w:r>
      <w:r w:rsidRPr="000029DC">
        <w:rPr>
          <w:rFonts w:eastAsia="SimSun"/>
          <w:lang w:eastAsia="zh-CN"/>
        </w:rPr>
        <w:t xml:space="preserve"> </w:t>
      </w:r>
      <w:r>
        <w:rPr>
          <w:rFonts w:eastAsia="SimSun"/>
          <w:lang w:eastAsia="zh-CN"/>
        </w:rPr>
        <w:t>go through USS/UTM authentication and authorization.</w:t>
      </w:r>
    </w:p>
    <w:p w14:paraId="25F75C4D" w14:textId="5BD828D7" w:rsidR="00211FF7" w:rsidRDefault="00211FF7" w:rsidP="00211FF7">
      <w:pPr>
        <w:pStyle w:val="B1"/>
        <w:rPr>
          <w:rFonts w:eastAsia="SimSun"/>
          <w:lang w:eastAsia="zh-CN"/>
        </w:rPr>
      </w:pPr>
      <w:r>
        <w:rPr>
          <w:rFonts w:eastAsia="SimSun"/>
          <w:lang w:eastAsia="zh-CN"/>
        </w:rPr>
        <w:t>-</w:t>
      </w:r>
      <w:r>
        <w:rPr>
          <w:rFonts w:eastAsia="SimSun"/>
          <w:lang w:eastAsia="zh-CN"/>
        </w:rPr>
        <w:tab/>
        <w:t>Sol#4 uses single PDU Sessions/PDN Connections to managed UAV to UAVC connection as well as exchange with USS/UTM, other solutions (Sol #20) supports using separate PDU Sessions/PDN Connections, while Sol#5, Sol#21 and Sol#23 supports both. In terms of using single or more PDU session / PDN connections, that should have no direct impact to existing PDU Session/PDN Connection handling, other than that solutions (Sol#5, #21, #23) suggesting a new indication is introduced to indicate the request for resources is for C2 communication.</w:t>
      </w:r>
    </w:p>
    <w:p w14:paraId="1D9CBECE" w14:textId="03B7D347" w:rsidR="00211FF7" w:rsidRDefault="00211FF7" w:rsidP="00211FF7">
      <w:pPr>
        <w:pStyle w:val="B1"/>
        <w:rPr>
          <w:rFonts w:eastAsia="SimSun"/>
          <w:lang w:eastAsia="zh-CN"/>
        </w:rPr>
      </w:pPr>
      <w:r>
        <w:rPr>
          <w:rFonts w:eastAsia="SimSun"/>
          <w:lang w:eastAsia="zh-CN"/>
        </w:rPr>
        <w:t>-</w:t>
      </w:r>
      <w:r>
        <w:rPr>
          <w:rFonts w:eastAsia="SimSun"/>
          <w:lang w:eastAsia="zh-CN"/>
        </w:rPr>
        <w:tab/>
      </w:r>
      <w:r w:rsidRPr="00173F57">
        <w:rPr>
          <w:rFonts w:eastAsia="SimSun"/>
          <w:lang w:eastAsia="zh-CN"/>
        </w:rPr>
        <w:t>For the purpose of peer-</w:t>
      </w:r>
      <w:r w:rsidRPr="00142782">
        <w:rPr>
          <w:rFonts w:eastAsia="SimSun"/>
          <w:lang w:eastAsia="zh-CN"/>
        </w:rPr>
        <w:t xml:space="preserve">to-peer C2 </w:t>
      </w:r>
      <w:r w:rsidRPr="007F32E1">
        <w:rPr>
          <w:rFonts w:eastAsia="SimSun"/>
          <w:lang w:eastAsia="zh-CN"/>
        </w:rPr>
        <w:t>communication, solutions</w:t>
      </w:r>
      <w:r>
        <w:rPr>
          <w:rFonts w:eastAsia="SimSun"/>
          <w:lang w:eastAsia="zh-CN"/>
        </w:rPr>
        <w:t xml:space="preserve"> </w:t>
      </w:r>
      <w:r w:rsidRPr="00173F57">
        <w:rPr>
          <w:rFonts w:eastAsia="SimSun"/>
          <w:lang w:eastAsia="zh-CN"/>
        </w:rPr>
        <w:t xml:space="preserve">exist </w:t>
      </w:r>
      <w:r>
        <w:rPr>
          <w:rFonts w:eastAsia="SimSun"/>
          <w:lang w:eastAsia="zh-CN"/>
        </w:rPr>
        <w:t xml:space="preserve">(Sol#20, #21, #23) </w:t>
      </w:r>
      <w:r w:rsidRPr="00173F57">
        <w:rPr>
          <w:rFonts w:eastAsia="SimSun"/>
          <w:lang w:eastAsia="zh-CN"/>
        </w:rPr>
        <w:t xml:space="preserve">that propose that when the PDU Session/PDN connection is established, the </w:t>
      </w:r>
      <w:r w:rsidRPr="00015356">
        <w:rPr>
          <w:rFonts w:eastAsia="SimSun"/>
          <w:lang w:eastAsia="zh-CN"/>
        </w:rPr>
        <w:t>3GPP system report</w:t>
      </w:r>
      <w:r>
        <w:rPr>
          <w:rFonts w:eastAsia="SimSun"/>
          <w:lang w:eastAsia="zh-CN"/>
        </w:rPr>
        <w:t>s</w:t>
      </w:r>
      <w:r w:rsidRPr="00015356">
        <w:rPr>
          <w:rFonts w:eastAsia="SimSun"/>
          <w:lang w:eastAsia="zh-CN"/>
        </w:rPr>
        <w:t xml:space="preserve"> the device</w:t>
      </w:r>
      <w:r w:rsidR="00A75FB8">
        <w:rPr>
          <w:rFonts w:eastAsia="SimSun"/>
          <w:lang w:eastAsia="zh-CN"/>
        </w:rPr>
        <w:t>'</w:t>
      </w:r>
      <w:r w:rsidRPr="00015356">
        <w:rPr>
          <w:rFonts w:eastAsia="SimSun"/>
          <w:lang w:eastAsia="zh-CN"/>
        </w:rPr>
        <w:t>s transport address for C2 communication to the UTM/USS. The UTM/USS inform</w:t>
      </w:r>
      <w:r>
        <w:rPr>
          <w:rFonts w:eastAsia="SimSun"/>
          <w:lang w:eastAsia="zh-CN"/>
        </w:rPr>
        <w:t>s</w:t>
      </w:r>
      <w:r w:rsidRPr="00015356">
        <w:rPr>
          <w:rFonts w:eastAsia="SimSun"/>
          <w:lang w:eastAsia="zh-CN"/>
        </w:rPr>
        <w:t xml:space="preserve"> the serving 3GPP system of the peer device</w:t>
      </w:r>
      <w:r w:rsidR="00A75FB8">
        <w:rPr>
          <w:rFonts w:eastAsia="SimSun"/>
          <w:lang w:eastAsia="zh-CN"/>
        </w:rPr>
        <w:t>'</w:t>
      </w:r>
      <w:r w:rsidRPr="00015356">
        <w:rPr>
          <w:rFonts w:eastAsia="SimSun"/>
          <w:lang w:eastAsia="zh-CN"/>
        </w:rPr>
        <w:t>s transport address for C2 communication</w:t>
      </w:r>
      <w:r>
        <w:rPr>
          <w:rFonts w:eastAsia="SimSun"/>
          <w:lang w:eastAsia="zh-CN"/>
        </w:rPr>
        <w:t>.</w:t>
      </w:r>
    </w:p>
    <w:p w14:paraId="2150AD98" w14:textId="487AF58D" w:rsidR="00211FF7" w:rsidRPr="00173F57" w:rsidRDefault="00211FF7" w:rsidP="00211FF7">
      <w:pPr>
        <w:pStyle w:val="B1"/>
        <w:rPr>
          <w:rFonts w:eastAsia="SimSun"/>
          <w:lang w:eastAsia="zh-CN"/>
        </w:rPr>
      </w:pPr>
      <w:r>
        <w:rPr>
          <w:rFonts w:eastAsia="SimSun"/>
          <w:lang w:eastAsia="zh-CN"/>
        </w:rPr>
        <w:t>-</w:t>
      </w:r>
      <w:r>
        <w:rPr>
          <w:rFonts w:eastAsia="SimSun"/>
          <w:lang w:eastAsia="zh-CN"/>
        </w:rPr>
        <w:tab/>
        <w:t>The majority of solutions further suggests that USS/UTM can provide to the 3GPP system traffic routing polices and filters to enable C2 communications.</w:t>
      </w:r>
    </w:p>
    <w:p w14:paraId="7BF87A5B" w14:textId="77777777" w:rsidR="0029723D" w:rsidRPr="002D3C5B" w:rsidRDefault="0029723D" w:rsidP="0029723D">
      <w:pPr>
        <w:pStyle w:val="Heading1"/>
      </w:pPr>
      <w:bookmarkStart w:id="1776" w:name="_Toc510607506"/>
      <w:bookmarkStart w:id="1777" w:name="_Toc28869886"/>
      <w:bookmarkStart w:id="1778" w:name="_Toc30008185"/>
      <w:bookmarkStart w:id="1779" w:name="_Toc31035886"/>
      <w:bookmarkStart w:id="1780" w:name="_Toc31037031"/>
      <w:bookmarkStart w:id="1781" w:name="_Toc43132137"/>
      <w:bookmarkStart w:id="1782" w:name="_Toc43193049"/>
      <w:bookmarkStart w:id="1783" w:name="_Toc44584073"/>
      <w:bookmarkStart w:id="1784" w:name="_Toc44584222"/>
      <w:bookmarkStart w:id="1785" w:name="_Toc50481937"/>
      <w:bookmarkStart w:id="1786" w:name="_Toc54846875"/>
      <w:bookmarkStart w:id="1787" w:name="_Toc57622421"/>
      <w:bookmarkStart w:id="1788" w:name="_Toc57624136"/>
      <w:bookmarkStart w:id="1789" w:name="_Toc57625826"/>
      <w:r w:rsidRPr="002D3C5B">
        <w:rPr>
          <w:lang w:eastAsia="ko-KR"/>
        </w:rPr>
        <w:t>8</w:t>
      </w:r>
      <w:r w:rsidRPr="002D3C5B">
        <w:tab/>
        <w:t>Conclusions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425E3FC5" w14:textId="0AED9E6D" w:rsidR="00565924" w:rsidRDefault="00565924" w:rsidP="00565924">
      <w:pPr>
        <w:pStyle w:val="Heading2"/>
        <w:rPr>
          <w:lang w:val="en-US"/>
        </w:rPr>
      </w:pPr>
      <w:bookmarkStart w:id="1790" w:name="_Toc57622422"/>
      <w:bookmarkStart w:id="1791" w:name="_Toc57624137"/>
      <w:bookmarkStart w:id="1792" w:name="_Toc57625827"/>
      <w:r>
        <w:rPr>
          <w:lang w:val="en-US"/>
        </w:rPr>
        <w:t>8.1</w:t>
      </w:r>
      <w:r>
        <w:rPr>
          <w:lang w:val="en-US"/>
        </w:rPr>
        <w:tab/>
        <w:t>General</w:t>
      </w:r>
      <w:bookmarkEnd w:id="1790"/>
      <w:bookmarkEnd w:id="1791"/>
      <w:bookmarkEnd w:id="1792"/>
    </w:p>
    <w:p w14:paraId="5C7D98D9" w14:textId="6DAA8932"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lang w:val="en-US"/>
        </w:rPr>
      </w:pPr>
      <w:bookmarkStart w:id="1793" w:name="_Hlk51252926"/>
      <w:r>
        <w:rPr>
          <w:lang w:val="en-US"/>
        </w:rPr>
        <w:t>In the scope of this release, a networked UAVC is considered as a regular UE that is not subject to any aerial features or any additional authorizations involving the USS/UTM.</w:t>
      </w:r>
      <w:bookmarkEnd w:id="1793"/>
    </w:p>
    <w:p w14:paraId="02AE0C7E" w14:textId="77777777" w:rsidR="00A24B54" w:rsidRPr="00360B25" w:rsidRDefault="00A24B54" w:rsidP="00A24B54">
      <w:pPr>
        <w:rPr>
          <w:lang w:eastAsia="zh-CN"/>
        </w:rPr>
      </w:pPr>
      <w:r w:rsidRPr="00360B25">
        <w:rPr>
          <w:lang w:eastAsia="zh-CN"/>
        </w:rPr>
        <w:t>The following conclusions are proposed for normative work:</w:t>
      </w:r>
    </w:p>
    <w:p w14:paraId="3C41B277" w14:textId="77777777" w:rsidR="00565924" w:rsidRDefault="00A24B54" w:rsidP="00A24B54">
      <w:pPr>
        <w:pStyle w:val="B1"/>
        <w:rPr>
          <w:lang w:eastAsia="zh-CN"/>
        </w:rPr>
      </w:pPr>
      <w:r w:rsidRPr="00360B25">
        <w:rPr>
          <w:lang w:eastAsia="zh-CN"/>
        </w:rPr>
        <w:t>1)</w:t>
      </w:r>
      <w:r w:rsidRPr="00360B25">
        <w:rPr>
          <w:lang w:eastAsia="zh-CN"/>
        </w:rPr>
        <w:tab/>
        <w:t xml:space="preserve">standardize a new 3GPP UAS Network Function for support of aerial functionality related to UAV identification and tracking, and to support Remote Identification. </w:t>
      </w:r>
    </w:p>
    <w:p w14:paraId="6A21EF99" w14:textId="61F228F3" w:rsidR="00A24B54" w:rsidRDefault="00565924" w:rsidP="00565924">
      <w:pPr>
        <w:pStyle w:val="B2"/>
        <w:rPr>
          <w:lang w:eastAsia="zh-CN"/>
        </w:rPr>
      </w:pPr>
      <w:r>
        <w:rPr>
          <w:lang w:eastAsia="zh-CN"/>
        </w:rPr>
        <w:t>-</w:t>
      </w:r>
      <w:r>
        <w:rPr>
          <w:lang w:eastAsia="zh-CN"/>
        </w:rPr>
        <w:tab/>
      </w:r>
      <w:r w:rsidR="00A24B54" w:rsidRPr="00360B25">
        <w:rPr>
          <w:lang w:eastAsia="zh-CN"/>
        </w:rPr>
        <w:t>The UAS-NF is based on the functional definition of UFES of solution #5 plus the UAVF of solution #25.</w:t>
      </w:r>
    </w:p>
    <w:p w14:paraId="018E97A9" w14:textId="172AC071" w:rsidR="00565924" w:rsidRDefault="00565924" w:rsidP="00565924">
      <w:pPr>
        <w:pStyle w:val="B2"/>
      </w:pPr>
      <w:r>
        <w:t>-</w:t>
      </w:r>
      <w:r>
        <w:tab/>
        <w:t>The UAS-NF  makes use of existing NEF/SCEF exposure services for UAV authentication/authorization, for UAV flight authorization, for UAV-UAVC pairing authorization, and related revocation; for location reporting, and control of QoS/traffic filtering for C2 communication.</w:t>
      </w:r>
    </w:p>
    <w:p w14:paraId="2219CD05" w14:textId="5850DD78" w:rsidR="00565924" w:rsidRPr="00360B25" w:rsidRDefault="00565924" w:rsidP="00565924">
      <w:pPr>
        <w:pStyle w:val="B2"/>
        <w:ind w:firstLine="0"/>
        <w:rPr>
          <w:lang w:eastAsia="zh-CN"/>
        </w:rPr>
      </w:pPr>
      <w:r w:rsidRPr="00C53850">
        <w:lastRenderedPageBreak/>
        <w:t>Current NEF/SCEF services and APIs will be leveraged to the maximum extent: enhancements may be defined during normative work</w:t>
      </w:r>
      <w:r>
        <w:t>.</w:t>
      </w:r>
    </w:p>
    <w:p w14:paraId="7E4A3587" w14:textId="1832F348" w:rsidR="00A24B54" w:rsidRPr="00360B25" w:rsidRDefault="00565924" w:rsidP="00A24B54">
      <w:pPr>
        <w:pStyle w:val="B1"/>
        <w:rPr>
          <w:lang w:eastAsia="zh-CN"/>
        </w:rPr>
      </w:pPr>
      <w:r>
        <w:rPr>
          <w:lang w:eastAsia="zh-CN"/>
        </w:rPr>
        <w:t>2</w:t>
      </w:r>
      <w:r w:rsidR="00A24B54" w:rsidRPr="00360B25">
        <w:rPr>
          <w:lang w:eastAsia="zh-CN"/>
        </w:rPr>
        <w:t>)</w:t>
      </w:r>
      <w:r w:rsidR="00A24B54" w:rsidRPr="00360B25">
        <w:rPr>
          <w:lang w:eastAsia="zh-CN"/>
        </w:rPr>
        <w:tab/>
        <w:t>Consider the integration of the new NF in the NEF/SCEF.</w:t>
      </w:r>
    </w:p>
    <w:p w14:paraId="7FF485AF" w14:textId="75ABC8C0" w:rsidR="00A24B54" w:rsidRDefault="00565924" w:rsidP="00A24B54">
      <w:pPr>
        <w:pStyle w:val="B1"/>
        <w:rPr>
          <w:lang w:eastAsia="zh-CN"/>
        </w:rPr>
      </w:pPr>
      <w:r>
        <w:rPr>
          <w:lang w:eastAsia="zh-CN"/>
        </w:rPr>
        <w:t>3</w:t>
      </w:r>
      <w:r w:rsidR="00A24B54" w:rsidRPr="003149CD">
        <w:rPr>
          <w:lang w:eastAsia="zh-CN"/>
        </w:rPr>
        <w:t>)</w:t>
      </w:r>
      <w:r w:rsidR="00A24B54" w:rsidRPr="003149CD">
        <w:rPr>
          <w:lang w:eastAsia="zh-CN"/>
        </w:rPr>
        <w:tab/>
        <w:t>Standardize a control plane solution for interfacing of the UAV and the 5GS/EPS with the USS/UTM, focusing on solutions #5 and #23 and aiming at a single solution being standardized.</w:t>
      </w:r>
    </w:p>
    <w:p w14:paraId="35687EA3" w14:textId="77777777" w:rsidR="00565924" w:rsidRDefault="00565924" w:rsidP="00565924">
      <w:pPr>
        <w:pStyle w:val="B1"/>
      </w:pPr>
      <w:r>
        <w:rPr>
          <w:lang w:eastAsia="zh-CN"/>
        </w:rPr>
        <w:t>4)</w:t>
      </w:r>
      <w:r>
        <w:rPr>
          <w:lang w:eastAsia="zh-CN"/>
        </w:rPr>
        <w:tab/>
      </w:r>
      <w:r w:rsidRPr="004E0F2D">
        <w:t xml:space="preserve">Keep </w:t>
      </w:r>
      <w:r>
        <w:t xml:space="preserve">dependency to </w:t>
      </w:r>
      <w:r w:rsidRPr="004E0F2D">
        <w:t>application related information and functionality as much as possible outside the 3GPP network.</w:t>
      </w:r>
    </w:p>
    <w:p w14:paraId="04CF1693" w14:textId="77777777" w:rsidR="00565924" w:rsidRDefault="00565924" w:rsidP="00565924">
      <w:pPr>
        <w:pStyle w:val="B1"/>
      </w:pPr>
      <w:r>
        <w:t>5)</w:t>
      </w:r>
      <w:r>
        <w:tab/>
        <w:t xml:space="preserve">Maximize the similarities between a 5GS and EPS solution. </w:t>
      </w:r>
    </w:p>
    <w:p w14:paraId="17A1B356" w14:textId="77777777" w:rsidR="00565924" w:rsidRDefault="00565924" w:rsidP="00565924">
      <w:pPr>
        <w:pStyle w:val="B1"/>
      </w:pPr>
      <w:r>
        <w:t>6)</w:t>
      </w:r>
      <w:r>
        <w:tab/>
      </w:r>
      <w:r w:rsidRPr="004E0F2D">
        <w:t xml:space="preserve">Allow for deployment models where the USS/UTM and the UAVC are executing in cloud environments and where the corresponding </w:t>
      </w:r>
      <w:r>
        <w:t xml:space="preserve">C2 </w:t>
      </w:r>
      <w:r w:rsidRPr="004E0F2D">
        <w:t xml:space="preserve">communication </w:t>
      </w:r>
      <w:r>
        <w:t xml:space="preserve">with the UAV </w:t>
      </w:r>
      <w:r w:rsidRPr="004E0F2D">
        <w:t xml:space="preserve">are based on Web technologies (e.g. web-sockets, GRPC etc.). </w:t>
      </w:r>
      <w:r>
        <w:t>D</w:t>
      </w:r>
      <w:r w:rsidRPr="004E0F2D">
        <w:t>ue to intermediate NATs and Proxies</w:t>
      </w:r>
      <w:r>
        <w:t>, k</w:t>
      </w:r>
      <w:r w:rsidRPr="004E0F2D">
        <w:t>nowledge about originating IP-addresses of requests cannot be assumed on application level</w:t>
      </w:r>
      <w:r>
        <w:t>.</w:t>
      </w:r>
    </w:p>
    <w:p w14:paraId="168B87EF" w14:textId="3169AAFB" w:rsidR="00565924" w:rsidRPr="003149CD" w:rsidRDefault="00565924" w:rsidP="00565924">
      <w:pPr>
        <w:pStyle w:val="B1"/>
        <w:rPr>
          <w:lang w:eastAsia="zh-CN"/>
        </w:rPr>
      </w:pPr>
      <w:r>
        <w:t>7)</w:t>
      </w:r>
      <w:r>
        <w:tab/>
        <w:t>there is a trust relationship between the 3GPP system and the USS as in the case of any other external system interfacing via service exposure and/or IP traffic with the 3GPP system.</w:t>
      </w:r>
    </w:p>
    <w:p w14:paraId="62B97E56" w14:textId="1ABCF9E0" w:rsidR="00A24B54" w:rsidRPr="00360B25" w:rsidRDefault="00A24B54" w:rsidP="00A24B54">
      <w:pPr>
        <w:rPr>
          <w:lang w:eastAsia="zh-CN"/>
        </w:rPr>
      </w:pPr>
      <w:r w:rsidRPr="003149CD">
        <w:rPr>
          <w:lang w:eastAsia="zh-CN"/>
        </w:rPr>
        <w:t>The following conclusions apply:</w:t>
      </w:r>
    </w:p>
    <w:p w14:paraId="01309B83" w14:textId="77777777" w:rsidR="00A24B54" w:rsidRPr="00360B25" w:rsidRDefault="00A24B54" w:rsidP="00A24B54">
      <w:pPr>
        <w:pStyle w:val="B1"/>
      </w:pPr>
      <w:r w:rsidRPr="00360B25">
        <w:t>-</w:t>
      </w:r>
      <w:r w:rsidRPr="00360B25">
        <w:tab/>
        <w:t>A UAV is registered with CAA authorities either before connecting with the 3GPP system or using plain internet connectivity via the 3GPP system. During such registration the UAV is assigned a CAA-level UAV-ID.</w:t>
      </w:r>
    </w:p>
    <w:p w14:paraId="602161EA" w14:textId="77777777" w:rsidR="00647686" w:rsidRDefault="00A24B54" w:rsidP="00A24B54">
      <w:pPr>
        <w:pStyle w:val="B1"/>
      </w:pPr>
      <w:r w:rsidRPr="00360B25">
        <w:t>-</w:t>
      </w:r>
      <w:r w:rsidRPr="00360B25">
        <w:tab/>
        <w:t>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w:t>
      </w:r>
    </w:p>
    <w:p w14:paraId="3907D1B8" w14:textId="5075F9D2" w:rsidR="00A24B54" w:rsidRPr="00360B25" w:rsidRDefault="00647686" w:rsidP="00A24B54">
      <w:pPr>
        <w:pStyle w:val="B1"/>
      </w:pPr>
      <w:r>
        <w:tab/>
      </w:r>
      <w:r w:rsidR="00A24B54" w:rsidRPr="00360B25">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p>
    <w:p w14:paraId="7556D458" w14:textId="4B28A70A" w:rsidR="00A24B54" w:rsidRPr="00360B25" w:rsidRDefault="00A24B54" w:rsidP="007C2A6A">
      <w:pPr>
        <w:pStyle w:val="B1"/>
      </w:pPr>
      <w:r w:rsidRPr="00360B25">
        <w:t>-</w:t>
      </w:r>
      <w:r w:rsidRPr="00360B25">
        <w:tab/>
        <w:t>The EPS/5GS discovers the USS/UTM as described in solution #5 in clause 6.5.2.3, with the</w:t>
      </w:r>
      <w:r w:rsidR="00565924">
        <w:t xml:space="preserve"> differences identified in the conclusions of key issue #2. This happens either during 5GS registration (when the UUAA is performed during 5GS registration), or during PDU session/PDN connection establishment.</w:t>
      </w:r>
      <w:r w:rsidR="00565924" w:rsidRPr="00FD32FE">
        <w:rPr>
          <w:lang w:eastAsia="zh-CN"/>
        </w:rPr>
        <w:t xml:space="preserve"> </w:t>
      </w:r>
      <w:r w:rsidRPr="00360B25">
        <w:t xml:space="preserve"> </w:t>
      </w:r>
    </w:p>
    <w:p w14:paraId="1F1D385F" w14:textId="4D39EBCB" w:rsidR="00A24B54" w:rsidRPr="00360B25" w:rsidRDefault="00A24B54" w:rsidP="00A24B54">
      <w:pPr>
        <w:pStyle w:val="B1"/>
      </w:pPr>
      <w:r w:rsidRPr="00360B25">
        <w:t>-</w:t>
      </w:r>
      <w:r w:rsidRPr="00360B25">
        <w:tab/>
        <w:t xml:space="preserve">During the </w:t>
      </w:r>
      <w:r w:rsidR="00565924">
        <w:t xml:space="preserve">UAV </w:t>
      </w:r>
      <w:r w:rsidRPr="00360B25">
        <w:t>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p>
    <w:p w14:paraId="3B7F9F05" w14:textId="719CFBED" w:rsidR="00A24B54" w:rsidRDefault="00A24B54" w:rsidP="00647686">
      <w:pPr>
        <w:pStyle w:val="B1"/>
      </w:pPr>
      <w:r w:rsidRPr="00360B25">
        <w:t>-</w:t>
      </w:r>
      <w:r w:rsidRPr="00360B25">
        <w:tab/>
        <w:t xml:space="preserve">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w:t>
      </w:r>
      <w:r w:rsidR="00565924">
        <w:t xml:space="preserve">or establishment of </w:t>
      </w:r>
      <w:r w:rsidRPr="00360B25">
        <w:t xml:space="preserve">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w:t>
      </w:r>
      <w:r w:rsidR="00647686" w:rsidRPr="00360B25">
        <w:t>Release</w:t>
      </w:r>
      <w:r w:rsidRPr="00360B25">
        <w:t>.</w:t>
      </w:r>
    </w:p>
    <w:p w14:paraId="6F22340C" w14:textId="5325F463" w:rsidR="007C2A6A" w:rsidRPr="00E2465D" w:rsidRDefault="007C2A6A" w:rsidP="00647686">
      <w:pPr>
        <w:pStyle w:val="B1"/>
        <w:rPr>
          <w:lang w:val="en-US"/>
        </w:rPr>
      </w:pPr>
      <w:r>
        <w:t>-</w:t>
      </w:r>
      <w:r>
        <w:tab/>
      </w:r>
      <w:r w:rsidRPr="0055445D">
        <w:t>For EPC, the PDN connections used by UAV are served by a combo SMF+PGW</w:t>
      </w:r>
      <w:r>
        <w:t xml:space="preserve">-C </w:t>
      </w:r>
      <w:r w:rsidRPr="0055445D">
        <w:t xml:space="preserve">regardless of whether the UAV support 5G NAS or whether their subscription allows access to 5GC. This </w:t>
      </w:r>
      <w:r>
        <w:t xml:space="preserve">reduces (or removes completely) the impact on legacy network elements like SGW, PGW and </w:t>
      </w:r>
      <w:r w:rsidRPr="0055445D">
        <w:t xml:space="preserve">allows reusing common procedures </w:t>
      </w:r>
      <w:r>
        <w:t>in</w:t>
      </w:r>
      <w:r w:rsidRPr="0055445D">
        <w:t xml:space="preserve"> EPC and 5GC</w:t>
      </w:r>
      <w:r>
        <w:t xml:space="preserve"> for PDN connection (or PDU session) establishment</w:t>
      </w:r>
      <w:r w:rsidRPr="0055445D">
        <w:t>.</w:t>
      </w:r>
      <w:r>
        <w:t xml:space="preserve"> The APNs used by the UAV for contacting USS/UTM or for C2 communication always resolves to an </w:t>
      </w:r>
      <w:r w:rsidRPr="00F22863">
        <w:rPr>
          <w:lang w:val="en-US"/>
        </w:rPr>
        <w:t>SMF+PWG-C.</w:t>
      </w:r>
      <w:r>
        <w:rPr>
          <w:lang w:val="en-US"/>
        </w:rPr>
        <w:t>e</w:t>
      </w:r>
    </w:p>
    <w:p w14:paraId="78360176" w14:textId="2E79B660" w:rsidR="00460E91" w:rsidRPr="00E2465D" w:rsidRDefault="00565924" w:rsidP="00A75FB8">
      <w:pPr>
        <w:pStyle w:val="Heading2"/>
        <w:rPr>
          <w:lang w:val="en-US"/>
        </w:rPr>
      </w:pPr>
      <w:bookmarkStart w:id="1794" w:name="_Toc57622423"/>
      <w:bookmarkStart w:id="1795" w:name="_Toc57624138"/>
      <w:bookmarkStart w:id="1796" w:name="_Toc57625828"/>
      <w:r>
        <w:rPr>
          <w:lang w:val="en-US"/>
        </w:rPr>
        <w:t>8.2</w:t>
      </w:r>
      <w:r>
        <w:rPr>
          <w:lang w:val="en-US"/>
        </w:rPr>
        <w:tab/>
      </w:r>
      <w:r w:rsidR="00460E91" w:rsidRPr="00E2465D">
        <w:rPr>
          <w:lang w:val="en-US"/>
        </w:rPr>
        <w:t>Key Issue #1</w:t>
      </w:r>
      <w:bookmarkEnd w:id="1794"/>
      <w:bookmarkEnd w:id="1795"/>
      <w:bookmarkEnd w:id="1796"/>
    </w:p>
    <w:p w14:paraId="55735D9C" w14:textId="4AAE4271" w:rsidR="00A24B54" w:rsidRPr="00647686" w:rsidRDefault="00A24B54" w:rsidP="00460E91">
      <w:r w:rsidRPr="00647686">
        <w:t>A UAS operator registers the UAV to a UTM/USS with a procedure which is out of scope of 3GPP. The UTM/USS assigns a CAA-Level UAV ID.</w:t>
      </w:r>
    </w:p>
    <w:p w14:paraId="4AE3046D" w14:textId="496C2925" w:rsidR="00460E91" w:rsidRPr="00E2465D" w:rsidRDefault="00460E91" w:rsidP="00460E91">
      <w:pPr>
        <w:rPr>
          <w:noProof/>
        </w:rPr>
      </w:pPr>
      <w:r w:rsidRPr="00E2465D">
        <w:rPr>
          <w:noProof/>
        </w:rPr>
        <w:lastRenderedPageBreak/>
        <w:t>An UAV is identified by USS/UTM using a CAA-level UAV ID assigned by USS/UTM, and identified by the 3GPP System using a 3GPP UAV ID assigned by the MNO.</w:t>
      </w:r>
    </w:p>
    <w:p w14:paraId="022DAD7B" w14:textId="05527510"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797" w:name="_Hlk51252948"/>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797"/>
      <w:r w:rsidR="00A22673" w:rsidRPr="00E107A6">
        <w:rPr>
          <w:lang w:val="en-US" w:eastAsia="zh-CN"/>
        </w:rPr>
        <w:t>. No CAA-level UAV ID is assigned to and used by a networked UAVC and UAVC that exchange data (e.g. C2 information) with the UAV via Internet connectivity.</w:t>
      </w:r>
    </w:p>
    <w:p w14:paraId="03AD395E" w14:textId="77777777" w:rsidR="002724E0" w:rsidRDefault="002724E0" w:rsidP="00460E91">
      <w:r>
        <w:rPr>
          <w:lang w:val="en-US" w:eastAsia="zh-CN"/>
        </w:rPr>
        <w:t xml:space="preserve">Both USS-assigned CAA-Level UAV ID and </w:t>
      </w:r>
      <w:r w:rsidRPr="002D3C5B">
        <w:t>3GPP Assisted CAA-Level UAV ID Assignment</w:t>
      </w:r>
      <w:r>
        <w:t xml:space="preserve"> are supported, as described in solution #9.</w:t>
      </w:r>
    </w:p>
    <w:p w14:paraId="2D650008" w14:textId="59CB49FE"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r w:rsidR="00647686">
        <w:rPr>
          <w:lang w:eastAsia="zh-CN"/>
        </w:rPr>
        <w:t>.</w:t>
      </w:r>
    </w:p>
    <w:p w14:paraId="16BEFD2A" w14:textId="33A773D5"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798"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798"/>
      <w:r w:rsidR="007C2A6A">
        <w:rPr>
          <w:lang w:val="en-US" w:eastAsia="zh-CN"/>
        </w:rPr>
        <w:t xml:space="preserve"> </w:t>
      </w:r>
      <w:r w:rsidRPr="00E2465D">
        <w:rPr>
          <w:noProof/>
        </w:rPr>
        <w:t xml:space="preserve">3GPP system is provided the CAA-level UAV ID by the UAV, and it may </w:t>
      </w:r>
      <w:r w:rsidR="00565924">
        <w:rPr>
          <w:noProof/>
        </w:rPr>
        <w:t xml:space="preserve">optionally </w:t>
      </w:r>
      <w:r w:rsidRPr="00E2465D">
        <w:rPr>
          <w:noProof/>
        </w:rPr>
        <w:t>provide the CAA-level UAV ID to the UTM/USS when providing MNO services towards the UTM/USS</w:t>
      </w:r>
      <w:r w:rsidR="00565924">
        <w:rPr>
          <w:noProof/>
        </w:rPr>
        <w:t xml:space="preserve"> </w:t>
      </w:r>
      <w:r w:rsidR="00565924" w:rsidRPr="004634B2">
        <w:rPr>
          <w:noProof/>
        </w:rPr>
        <w:t>(e.g. at first UUAA procedure to create an association in the USS between the CAA-Level UAV ID and the 3GPP UAV ID)</w:t>
      </w:r>
      <w:r w:rsidRPr="00E2465D">
        <w:rPr>
          <w:noProof/>
        </w:rPr>
        <w:t>.</w:t>
      </w:r>
    </w:p>
    <w:p w14:paraId="3A14CDE5" w14:textId="7E3A65AF" w:rsidR="00A22673" w:rsidRDefault="00460E91" w:rsidP="00460E91">
      <w:pPr>
        <w:rPr>
          <w:lang w:val="en-US"/>
        </w:rPr>
      </w:pPr>
      <w:r w:rsidRPr="00E2465D">
        <w:rPr>
          <w:lang w:val="en-US"/>
        </w:rPr>
        <w:t xml:space="preserve">The USS/UTM is made aware of the 3GPP UAV ID of the UAV </w:t>
      </w:r>
      <w:r w:rsidRPr="00E2465D">
        <w:t>during procedures of UAV authorization supported by the 3GPP network.</w:t>
      </w:r>
      <w:r w:rsidR="00565924">
        <w:t xml:space="preserve"> This is provided explicitly to the USS/UTM by the 3GPP system UAS NF. The 3GPP UAV ID is either provided to the UAS NF by the AMF (if UUAA is performed at registration), by the SMF, or via augmentation by the SMF+PGW. </w:t>
      </w:r>
      <w:r w:rsidR="00565924" w:rsidRPr="00FD32FE">
        <w:rPr>
          <w:lang w:eastAsia="zh-CN"/>
        </w:rPr>
        <w:t>In addition</w:t>
      </w:r>
      <w:r w:rsidR="00565924">
        <w:rPr>
          <w:lang w:eastAsia="zh-CN"/>
        </w:rPr>
        <w:t>,</w:t>
      </w:r>
      <w:r w:rsidR="00565924" w:rsidRPr="00FD32FE">
        <w:rPr>
          <w:lang w:eastAsia="zh-CN"/>
        </w:rPr>
        <w:t xml:space="preserve"> the </w:t>
      </w:r>
      <w:r w:rsidR="00565924" w:rsidRPr="004634B2">
        <w:rPr>
          <w:lang w:eastAsia="zh-CN"/>
        </w:rPr>
        <w:t>3GPP system also includes information about the subscription identity used (GPSI/External-id/MSISDN), optionally the IP-address allocated to the PDU-session and optionally also a 3GPP equipment identifier (PEI/IMEI/IMEI-SV).</w:t>
      </w:r>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0E563D58" w:rsidR="00460E91" w:rsidRDefault="00460E91" w:rsidP="00460E91">
      <w:pPr>
        <w:rPr>
          <w:lang w:val="en-US"/>
        </w:rPr>
      </w:pPr>
      <w:r w:rsidRPr="00E2465D">
        <w:rPr>
          <w:lang w:val="en-US"/>
        </w:rPr>
        <w:t>The External Identifier is allocated by the 3GPP network without interaction with the USS/UTM and must be unique within the geography (e.g. at least country) of the 3GPP network.</w:t>
      </w:r>
    </w:p>
    <w:p w14:paraId="63DDC71D" w14:textId="77777777" w:rsidR="002724E0" w:rsidRPr="00584735" w:rsidRDefault="002724E0" w:rsidP="002724E0">
      <w:pPr>
        <w:rPr>
          <w:lang w:val="en-US"/>
        </w:rPr>
      </w:pPr>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p>
    <w:p w14:paraId="1B0BB599" w14:textId="31475440" w:rsidR="002724E0" w:rsidRDefault="002724E0" w:rsidP="002724E0">
      <w:r w:rsidRPr="00584735">
        <w:rPr>
          <w:lang w:val="en-US"/>
        </w:rPr>
        <w:t xml:space="preserve">The CAA-Level UAV ID assigned by the USS is known and </w:t>
      </w:r>
      <w:r w:rsidR="00565924">
        <w:rPr>
          <w:lang w:val="en-US"/>
        </w:rPr>
        <w:t xml:space="preserve">may be </w:t>
      </w:r>
      <w:r w:rsidRPr="00584735">
        <w:rPr>
          <w:lang w:val="en-US"/>
        </w:rPr>
        <w:t>stored in the UFES, in particular in</w:t>
      </w:r>
      <w:r w:rsidR="00A75FB8">
        <w:rPr>
          <w:lang w:val="en-US"/>
        </w:rPr>
        <w:t xml:space="preserve"> the</w:t>
      </w:r>
      <w:r w:rsidRPr="00584735">
        <w:rPr>
          <w:lang w:val="en-US"/>
        </w:rPr>
        <w:t xml:space="preserve"> case of </w:t>
      </w:r>
      <w:r w:rsidRPr="00584735">
        <w:t>3GPP Assisted CAA-Level UAV ID Assignment.</w:t>
      </w:r>
    </w:p>
    <w:p w14:paraId="671662AF" w14:textId="4E223E77" w:rsidR="00565924" w:rsidRPr="00E2465D" w:rsidRDefault="00565924" w:rsidP="002724E0">
      <w:pPr>
        <w:rPr>
          <w:lang w:val="en-US"/>
        </w:rPr>
      </w:pPr>
      <w:r w:rsidRPr="004634B2">
        <w:t>Whether specific mechanisms are needed for interworking between EPS and 5GS, and what the mechanisms are, will be defined during the normative phase.</w:t>
      </w:r>
    </w:p>
    <w:p w14:paraId="0FBA8598" w14:textId="1D7C22DA" w:rsidR="00460E91" w:rsidRPr="00E2465D" w:rsidRDefault="00565924" w:rsidP="00A75FB8">
      <w:pPr>
        <w:pStyle w:val="Heading2"/>
        <w:rPr>
          <w:lang w:val="en-US"/>
        </w:rPr>
      </w:pPr>
      <w:bookmarkStart w:id="1799" w:name="_Toc57622424"/>
      <w:bookmarkStart w:id="1800" w:name="_Toc57624139"/>
      <w:bookmarkStart w:id="1801" w:name="_Toc57625829"/>
      <w:r>
        <w:rPr>
          <w:lang w:val="en-US"/>
        </w:rPr>
        <w:t>8.3</w:t>
      </w:r>
      <w:r>
        <w:rPr>
          <w:lang w:val="en-US"/>
        </w:rPr>
        <w:tab/>
      </w:r>
      <w:r w:rsidR="00460E91" w:rsidRPr="00E2465D">
        <w:rPr>
          <w:lang w:val="en-US"/>
        </w:rPr>
        <w:t>Key Issue #2</w:t>
      </w:r>
      <w:bookmarkEnd w:id="1799"/>
      <w:bookmarkEnd w:id="1800"/>
      <w:bookmarkEnd w:id="1801"/>
    </w:p>
    <w:p w14:paraId="01A3C122" w14:textId="3E51BC6B" w:rsidR="00460E91" w:rsidRPr="00647686" w:rsidRDefault="00460E91" w:rsidP="00460E91">
      <w:r w:rsidRPr="00647686">
        <w:t xml:space="preserve">An UAV </w:t>
      </w:r>
      <w:r w:rsidR="00565924">
        <w:t xml:space="preserve">is </w:t>
      </w:r>
      <w:r w:rsidRPr="00647686">
        <w:t xml:space="preserve">authenticated and authorized by USS/UTM </w:t>
      </w:r>
      <w:r w:rsidR="00565924" w:rsidRPr="004634B2">
        <w:t xml:space="preserve">via a </w:t>
      </w:r>
      <w:r w:rsidR="00565924" w:rsidRPr="004634B2">
        <w:rPr>
          <w:lang w:val="en-US"/>
        </w:rPr>
        <w:t xml:space="preserve">USS UAV Authentication &amp; Authorization (UUAA) </w:t>
      </w:r>
      <w:r w:rsidRPr="00647686">
        <w:t>with the support of the 3GPP system before connectivity for UAS services (e.g. UAS-USS connectivity for NRID) is enabled.</w:t>
      </w:r>
    </w:p>
    <w:p w14:paraId="631FD022" w14:textId="77777777" w:rsidR="00565924" w:rsidRPr="004634B2" w:rsidRDefault="00565924" w:rsidP="00565924">
      <w:bookmarkStart w:id="1802" w:name="_Hlk53058757"/>
      <w:r w:rsidRPr="004634B2">
        <w:t>Depending on 3GPP network operator and/or regulatory requirements, the UUAA is performed:</w:t>
      </w:r>
    </w:p>
    <w:p w14:paraId="56809BD1" w14:textId="2DEF6902" w:rsidR="00565924" w:rsidRPr="004634B2" w:rsidRDefault="00565924" w:rsidP="00565924">
      <w:pPr>
        <w:pStyle w:val="B1"/>
      </w:pPr>
      <w:r w:rsidRPr="004634B2">
        <w:t>-</w:t>
      </w:r>
      <w:r w:rsidRPr="004634B2">
        <w:tab/>
        <w:t xml:space="preserve">in 5GS: either as a separate procedure during the 5GS registration procedure (see </w:t>
      </w:r>
      <w:r w:rsidR="00A75FB8">
        <w:t>clause</w:t>
      </w:r>
      <w:r w:rsidRPr="004634B2">
        <w:t xml:space="preserve"> 6.5.3.1.1), or when the UAV requests user plane resources for UAV operation (i.e. PDU session establishment) (see </w:t>
      </w:r>
      <w:r w:rsidR="00A75FB8">
        <w:t>clause</w:t>
      </w:r>
      <w:r w:rsidRPr="004634B2">
        <w:t xml:space="preserve"> 8.X.1). From a UE implementation point of view it is mandatory to support UUAA during Registration and PDU session establishment procedure. From a network deployment point of view it is mandatory to support UUAA during PDU session establishment procedure.</w:t>
      </w:r>
    </w:p>
    <w:p w14:paraId="1EE6773F" w14:textId="77777777" w:rsidR="00565924" w:rsidRDefault="00565924" w:rsidP="00565924">
      <w:pPr>
        <w:pStyle w:val="B1"/>
      </w:pPr>
      <w:r w:rsidRPr="004634B2">
        <w:t>-</w:t>
      </w:r>
      <w:r w:rsidRPr="004634B2">
        <w:tab/>
        <w:t>in EPS: during the attach procedure and the corresponding</w:t>
      </w:r>
      <w:r w:rsidRPr="000B5A24">
        <w:t xml:space="preserve"> PDN connection establishment (see 6.5.3.2.1)</w:t>
      </w:r>
    </w:p>
    <w:p w14:paraId="0A7968F5" w14:textId="77777777" w:rsidR="00565924" w:rsidRDefault="00565924" w:rsidP="00565924">
      <w:r>
        <w:lastRenderedPageBreak/>
        <w:t xml:space="preserve">A UAV that is in possession of a CAA-Level UAV ID provides the CAA-Level UAV ID in both 5GS Registration and in PDU Session/PDN Connection establishment. The CN determine whether UUAA is executed at 5GS registration or at PDU session/PDN Connection establishment based on local policies. </w:t>
      </w:r>
    </w:p>
    <w:p w14:paraId="6EBC33E7" w14:textId="77777777" w:rsidR="00565924" w:rsidRDefault="00565924" w:rsidP="00565924">
      <w:r>
        <w:t>If UUAA is performed at Registration Procedure, the SMF serving the PDU Session for the UAV (e.g. the PDU session for UAV-USS connectivity and, if separate PDU sessions are used, the PDU session for C2 connectivity) is notified by the AMF of the successful UUAA.</w:t>
      </w:r>
    </w:p>
    <w:p w14:paraId="452007E6" w14:textId="77777777" w:rsidR="00565924" w:rsidRPr="00C53850" w:rsidRDefault="00565924" w:rsidP="00565924">
      <w:r w:rsidRPr="00C53850">
        <w:t>If UUAA is not performed during the Registration procedure</w:t>
      </w:r>
      <w:r>
        <w:t>,</w:t>
      </w:r>
      <w:r w:rsidRPr="00C53850">
        <w:t xml:space="preserve"> the UUAA is performed at PDU session (or PDN connection) establishment when the UAV requests user plane resources for UAV operation and the UAV provides its CAA level Id during PDU session (PDN connection) establishment.</w:t>
      </w:r>
    </w:p>
    <w:p w14:paraId="2358A968" w14:textId="77777777" w:rsidR="00A91863" w:rsidRDefault="00565924" w:rsidP="00565924">
      <w:r w:rsidRPr="00C53850">
        <w:t>When UUAA is performed at registration, the UAV flight authorization and UAV-UAVC pairing authorization is performed at PDU session/PDN connection establishment</w:t>
      </w:r>
      <w:r>
        <w:t>/modification procedures.</w:t>
      </w:r>
    </w:p>
    <w:p w14:paraId="7573D52C" w14:textId="77777777" w:rsidR="00A91863" w:rsidRDefault="00A24B54" w:rsidP="00565924">
      <w:pPr>
        <w:rPr>
          <w:lang w:val="en-US"/>
        </w:rPr>
      </w:pPr>
      <w:r w:rsidRPr="00360B25">
        <w:rPr>
          <w:lang w:val="en-US"/>
        </w:rPr>
        <w:t xml:space="preserve">The execution of the </w:t>
      </w:r>
      <w:r w:rsidR="00A91863">
        <w:rPr>
          <w:lang w:val="en-US"/>
        </w:rPr>
        <w:t xml:space="preserve">USS </w:t>
      </w:r>
      <w:r w:rsidRPr="00360B25">
        <w:rPr>
          <w:lang w:val="en-US"/>
        </w:rPr>
        <w:t xml:space="preserve">UAV Authentication &amp; Authorization </w:t>
      </w:r>
      <w:r w:rsidR="00A91863">
        <w:rPr>
          <w:lang w:val="en-US"/>
        </w:rPr>
        <w:t xml:space="preserve">during the registration procedure </w:t>
      </w:r>
      <w:r w:rsidRPr="00360B25">
        <w:rPr>
          <w:lang w:val="en-US"/>
        </w:rPr>
        <w:t>is optional and is based on specific PLMN policies, USS requirements, and geographic regulatory requirements.</w:t>
      </w:r>
      <w:bookmarkEnd w:id="1802"/>
      <w:r w:rsidRPr="00360B25">
        <w:rPr>
          <w:lang w:val="en-US"/>
        </w:rPr>
        <w:t xml:space="preserve"> </w:t>
      </w:r>
    </w:p>
    <w:p w14:paraId="034C5577" w14:textId="5284525D" w:rsidR="00A24B54" w:rsidRPr="00360B25" w:rsidRDefault="00A24B54" w:rsidP="00565924">
      <w:pPr>
        <w:rPr>
          <w:lang w:val="en-US"/>
        </w:rPr>
      </w:pPr>
      <w:r w:rsidRPr="00360B25">
        <w:rPr>
          <w:lang w:val="en-US"/>
        </w:rPr>
        <w:t xml:space="preserve">The </w:t>
      </w:r>
      <w:r w:rsidR="00A91863">
        <w:rPr>
          <w:lang w:val="en-US"/>
        </w:rPr>
        <w:t xml:space="preserve">USS </w:t>
      </w:r>
      <w:r w:rsidRPr="00360B25">
        <w:rPr>
          <w:lang w:val="en-US"/>
        </w:rPr>
        <w:t>UAV authentication &amp; authorization procedure is supported as follows:</w:t>
      </w:r>
    </w:p>
    <w:p w14:paraId="63FE72FC" w14:textId="77777777" w:rsidR="00A24B54" w:rsidRDefault="00A24B54" w:rsidP="00A24B54">
      <w:pPr>
        <w:pStyle w:val="B1"/>
        <w:rPr>
          <w:lang w:val="en-US"/>
        </w:rPr>
      </w:pPr>
      <w:r w:rsidRPr="00360B25">
        <w:rPr>
          <w:lang w:val="en-US"/>
        </w:rPr>
        <w:t>-</w:t>
      </w:r>
      <w:r w:rsidRPr="00360B25">
        <w:rPr>
          <w:lang w:val="en-US"/>
        </w:rPr>
        <w:tab/>
        <w:t>A UAV registers with the 3GPP system using 3GPP credentials</w:t>
      </w:r>
    </w:p>
    <w:p w14:paraId="0234EF93" w14:textId="62E5A7AE" w:rsidR="00460E91" w:rsidRPr="00F669A2" w:rsidRDefault="00A24B54" w:rsidP="00A24B54">
      <w:pPr>
        <w:pStyle w:val="B1"/>
      </w:pPr>
      <w:r>
        <w:rPr>
          <w:lang w:val="en-US"/>
        </w:rPr>
        <w:t>-</w:t>
      </w:r>
      <w:r>
        <w:rPr>
          <w:lang w:val="en-US"/>
        </w:rPr>
        <w:tab/>
      </w:r>
      <w:r>
        <w:t xml:space="preserve">The </w:t>
      </w:r>
      <w:r w:rsidR="00460E91" w:rsidRPr="00F669A2">
        <w:t xml:space="preserve">UAV </w:t>
      </w:r>
      <w:r w:rsidR="00A91863">
        <w:t xml:space="preserve">configured and provisioned to perform UUAA (i.e. at a minimum having a CAA-Level UAV ID allocated during a UAV registration with USS) always </w:t>
      </w:r>
      <w:r>
        <w:t xml:space="preserve">provides </w:t>
      </w:r>
      <w:r w:rsidR="00460E91" w:rsidRPr="00F669A2">
        <w:t>a CAA Level UAV identity to the 3GPP system</w:t>
      </w:r>
      <w:r w:rsidR="00A91863">
        <w:t xml:space="preserve"> when it registers for UAV services</w:t>
      </w:r>
      <w:r w:rsidR="00460E91" w:rsidRPr="00F669A2">
        <w:t xml:space="preserve">. The 3GPP system determines whether to initiate UAV authentication/authorization based on request from UAV, subscription, local policies, and </w:t>
      </w:r>
      <w:r w:rsidR="00A91863">
        <w:t xml:space="preserve">optionally </w:t>
      </w:r>
      <w:r w:rsidR="00460E91" w:rsidRPr="00F669A2">
        <w:t>results of previous authentication/authorization.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31A05309" w14:textId="77777777" w:rsidR="00A91863" w:rsidRDefault="00A24B54" w:rsidP="00A24B54">
      <w:pPr>
        <w:pStyle w:val="B1"/>
        <w:rPr>
          <w:noProof/>
        </w:rPr>
      </w:pPr>
      <w:r>
        <w:rPr>
          <w:noProof/>
        </w:rPr>
        <w:t>-</w:t>
      </w:r>
      <w:r>
        <w:rPr>
          <w:noProof/>
        </w:rPr>
        <w:tab/>
      </w:r>
      <w:r w:rsidR="00A91863">
        <w:rPr>
          <w:noProof/>
        </w:rPr>
        <w:t xml:space="preserve">USS </w:t>
      </w:r>
      <w:r w:rsidR="00460E91" w:rsidRPr="00E2465D">
        <w:rPr>
          <w:noProof/>
        </w:rPr>
        <w:t>UAV authentication and authorization by USS/UTM is conditional on the UE having performed successfully a primary 3GPP authentication and with Aerial UE function as part of the subscription.</w:t>
      </w:r>
    </w:p>
    <w:p w14:paraId="401F0B80" w14:textId="30DBAC8B" w:rsidR="00A91863" w:rsidRDefault="00A24B54" w:rsidP="00A24B54">
      <w:pPr>
        <w:pStyle w:val="B1"/>
        <w:rPr>
          <w:noProof/>
        </w:rPr>
      </w:pPr>
      <w:r>
        <w:rPr>
          <w:noProof/>
        </w:rPr>
        <w:t>-</w:t>
      </w:r>
      <w:r>
        <w:rPr>
          <w:noProof/>
        </w:rPr>
        <w:tab/>
      </w:r>
      <w:r w:rsidR="00460E91" w:rsidRPr="00E2465D">
        <w:rPr>
          <w:noProof/>
        </w:rPr>
        <w:t>An UAV is authenticated and authorized by USS/UTM using a CAA-level UAV ID. The credentials and related authentication method used by the UAV and UTM/USS are outside of the 3GPP scope.</w:t>
      </w:r>
    </w:p>
    <w:p w14:paraId="76772B88" w14:textId="060A1D34" w:rsidR="00A91863" w:rsidRDefault="00A91863" w:rsidP="00A24B54">
      <w:pPr>
        <w:pStyle w:val="B1"/>
        <w:rPr>
          <w:noProof/>
        </w:rPr>
      </w:pPr>
      <w:r>
        <w:rPr>
          <w:lang w:val="en-US"/>
        </w:rPr>
        <w:t>-</w:t>
      </w:r>
      <w:r>
        <w:rPr>
          <w:lang w:val="en-US"/>
        </w:rPr>
        <w:tab/>
        <w:t>The UAV may also include an UUAA Aviation Payload containing application layer information that is transparent to the 3GPP System. Requirements on the transport (e.g. transparent container) of such payload will be defined during the normative phase in conjunction with the aviation community.</w:t>
      </w:r>
    </w:p>
    <w:p w14:paraId="0C06DCD8" w14:textId="76C6B51D" w:rsidR="00460E91" w:rsidRDefault="00A24B54" w:rsidP="00A24B54">
      <w:pPr>
        <w:pStyle w:val="B1"/>
        <w:rPr>
          <w:noProof/>
        </w:rPr>
      </w:pPr>
      <w:r>
        <w:rPr>
          <w:noProof/>
        </w:rPr>
        <w:t>-</w:t>
      </w:r>
      <w:r>
        <w:rPr>
          <w:noProof/>
        </w:rPr>
        <w:tab/>
      </w:r>
      <w:r w:rsidR="00460E91" w:rsidRPr="00E2465D">
        <w:rPr>
          <w:noProof/>
        </w:rPr>
        <w:t xml:space="preserve">The 3GPP network shall be informed </w:t>
      </w:r>
      <w:r>
        <w:rPr>
          <w:noProof/>
        </w:rPr>
        <w:t xml:space="preserve">by the USS/UTM </w:t>
      </w:r>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rsidP="00647686">
      <w:pPr>
        <w:pStyle w:val="B1"/>
        <w:rPr>
          <w:noProof/>
        </w:rPr>
      </w:pPr>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p>
    <w:p w14:paraId="04D9BECF" w14:textId="39B12DAC" w:rsidR="00A91863" w:rsidRPr="00C53850" w:rsidRDefault="00460E91" w:rsidP="00A91863">
      <w:bookmarkStart w:id="1803" w:name="_Hlk49512571"/>
      <w:r w:rsidRPr="00E2465D">
        <w:rPr>
          <w:noProof/>
        </w:rPr>
        <w:t xml:space="preserve">A UAV request for user plane connectivity to the 3GPP system </w:t>
      </w:r>
      <w:r w:rsidRPr="00E2465D">
        <w:t xml:space="preserve">for UAV operations (i.e. C2 between a UAV and a networked UAV controller </w:t>
      </w:r>
      <w:r w:rsidR="00A91863">
        <w:t xml:space="preserve">or a </w:t>
      </w:r>
      <w:r w:rsidR="00A91863" w:rsidRPr="00360B25">
        <w:t>UAVC that connects to the UAV via Internet connectivity</w:t>
      </w:r>
      <w:r w:rsidR="00A91863">
        <w:t>,</w:t>
      </w:r>
      <w:r w:rsidR="00A91863" w:rsidRPr="00360B25">
        <w:t xml:space="preserve"> </w:t>
      </w:r>
      <w:r w:rsidRPr="00E2465D">
        <w:t>and/or flight authorization request) may also require additional authorization by the UTM/USS</w:t>
      </w:r>
      <w:r w:rsidR="00A91863" w:rsidRPr="00C53850">
        <w:t>, as described in conclusions of KI#7.</w:t>
      </w:r>
    </w:p>
    <w:p w14:paraId="3079C92B" w14:textId="77777777" w:rsidR="00A91863" w:rsidRDefault="00A91863" w:rsidP="00A91863">
      <w:pPr>
        <w:rPr>
          <w:lang w:val="en-US" w:eastAsia="zh-CN"/>
        </w:rPr>
      </w:pPr>
      <w:r w:rsidRPr="00C53850">
        <w:t xml:space="preserve">Details of authentication and authorization applicable to the </w:t>
      </w:r>
      <w:r w:rsidRPr="00C53850">
        <w:rPr>
          <w:lang w:val="en-US" w:eastAsia="zh-CN"/>
        </w:rPr>
        <w:t>single PDU session/PDN connection for USS and UAV-C connectivity, and separate PDU sessions/PDN connections for USS and UAV-C connectivity are supported, are described in conclusions for KI#7.</w:t>
      </w:r>
    </w:p>
    <w:p w14:paraId="4B27326A" w14:textId="77777777" w:rsidR="00A91863" w:rsidRDefault="00A91863" w:rsidP="00A91863">
      <w:r>
        <w:t>The following applies:</w:t>
      </w:r>
    </w:p>
    <w:p w14:paraId="39C5E466" w14:textId="77777777" w:rsidR="00A91863" w:rsidRDefault="00A91863" w:rsidP="00A91863">
      <w:pPr>
        <w:pStyle w:val="B1"/>
      </w:pPr>
      <w:r>
        <w:t>-</w:t>
      </w:r>
      <w:r>
        <w:tab/>
      </w:r>
      <w:r w:rsidRPr="004E0F2D">
        <w:t>It shall be noted if the UUAA is performed at registration there will not be any connectivity (i.e. PDU Session) set up between the UAV and the USS/UTM</w:t>
      </w:r>
      <w:r>
        <w:t xml:space="preserve"> at that time</w:t>
      </w:r>
      <w:r w:rsidRPr="004E0F2D">
        <w:t>.</w:t>
      </w:r>
    </w:p>
    <w:p w14:paraId="77D7F95D" w14:textId="77777777" w:rsidR="00A91863" w:rsidRPr="00360B25" w:rsidRDefault="00A91863" w:rsidP="00A91863">
      <w:pPr>
        <w:pStyle w:val="B1"/>
      </w:pPr>
      <w:r>
        <w:t>-</w:t>
      </w:r>
      <w:r>
        <w:tab/>
      </w:r>
      <w:r w:rsidRPr="004E0F2D">
        <w:t xml:space="preserve">For the USS/UTM to be able to interact with the MNO e.g. regarding </w:t>
      </w:r>
      <w:r>
        <w:t xml:space="preserve">providing </w:t>
      </w:r>
      <w:r w:rsidRPr="004E0F2D">
        <w:t>session</w:t>
      </w:r>
      <w:r>
        <w:t>-related</w:t>
      </w:r>
      <w:r w:rsidRPr="004E0F2D">
        <w:t xml:space="preserve"> policies</w:t>
      </w:r>
      <w:r>
        <w:t>,</w:t>
      </w:r>
      <w:r w:rsidRPr="004E0F2D">
        <w:t xml:space="preserve"> the USS/UTM needs information about the PDU Session</w:t>
      </w:r>
      <w:r>
        <w:t>/PDN Connection</w:t>
      </w:r>
      <w:r w:rsidRPr="004E0F2D">
        <w:t xml:space="preserve"> (e.g. UE IP address) which is only available after PDU session establishment.</w:t>
      </w:r>
      <w:r>
        <w:t xml:space="preserve"> This means that such session-related policies can be communicated to the MNO only during the PDU Session/PDN Connection establishment</w:t>
      </w:r>
    </w:p>
    <w:p w14:paraId="33865C99" w14:textId="77777777" w:rsidR="00A91863" w:rsidRPr="00FD32FE" w:rsidRDefault="00A91863" w:rsidP="00A91863">
      <w:pPr>
        <w:pStyle w:val="B1"/>
        <w:rPr>
          <w:lang w:eastAsia="zh-CN"/>
        </w:rPr>
      </w:pPr>
      <w:r>
        <w:rPr>
          <w:lang w:eastAsia="zh-CN"/>
        </w:rPr>
        <w:lastRenderedPageBreak/>
        <w:t>-</w:t>
      </w:r>
      <w:r>
        <w:rPr>
          <w:lang w:eastAsia="zh-CN"/>
        </w:rPr>
        <w:tab/>
        <w:t xml:space="preserve">When the UAV requires connectivity for UAV services (i.e. connectivity with USS/UTM and possibly connectivity with UAVC), </w:t>
      </w:r>
      <w:r w:rsidRPr="00FD32FE">
        <w:rPr>
          <w:lang w:eastAsia="zh-CN"/>
        </w:rPr>
        <w:t>the UAV initiates PDU session establishment request to a well</w:t>
      </w:r>
      <w:r>
        <w:rPr>
          <w:lang w:eastAsia="zh-CN"/>
        </w:rPr>
        <w:t>-</w:t>
      </w:r>
      <w:r w:rsidRPr="00FD32FE">
        <w:rPr>
          <w:lang w:eastAsia="zh-CN"/>
        </w:rPr>
        <w:t>known DNN/APN</w:t>
      </w:r>
      <w:r>
        <w:rPr>
          <w:lang w:eastAsia="zh-CN"/>
        </w:rPr>
        <w:t>,</w:t>
      </w:r>
      <w:r w:rsidRPr="00FD32FE">
        <w:rPr>
          <w:lang w:eastAsia="zh-CN"/>
        </w:rPr>
        <w:t xml:space="preserve"> as defined e.g. by GSMA for UAV/UTM interaction</w:t>
      </w:r>
      <w:r>
        <w:rPr>
          <w:lang w:eastAsia="zh-CN"/>
        </w:rPr>
        <w:t>.</w:t>
      </w:r>
    </w:p>
    <w:p w14:paraId="449B1E24"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such an authorization request received from an UE,</w:t>
      </w:r>
      <w:r>
        <w:rPr>
          <w:lang w:eastAsia="zh-CN"/>
        </w:rPr>
        <w:t xml:space="preserve"> </w:t>
      </w:r>
      <w:r w:rsidRPr="00FD32FE">
        <w:rPr>
          <w:lang w:eastAsia="zh-CN"/>
        </w:rPr>
        <w:t>which is properly authenticated and authorized as a UAV</w:t>
      </w:r>
      <w:r>
        <w:rPr>
          <w:lang w:eastAsia="zh-CN"/>
        </w:rPr>
        <w:t xml:space="preserve">, </w:t>
      </w:r>
      <w:r w:rsidRPr="00FD32FE">
        <w:rPr>
          <w:lang w:eastAsia="zh-CN"/>
        </w:rPr>
        <w:t>is safely forwarded with guaranteed integrity to the requested USS/UTM</w:t>
      </w:r>
      <w:r>
        <w:rPr>
          <w:lang w:eastAsia="zh-CN"/>
        </w:rPr>
        <w:t xml:space="preserve">, if </w:t>
      </w:r>
      <w:r w:rsidRPr="00FD32FE">
        <w:rPr>
          <w:lang w:eastAsia="zh-CN"/>
        </w:rPr>
        <w:t xml:space="preserve">there is a mutual trust relation between the 3GPP system and the USS/UTM. </w:t>
      </w:r>
    </w:p>
    <w:p w14:paraId="0DE02CA3"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the used UE subscription is allowed for aerial/UAV use</w:t>
      </w:r>
    </w:p>
    <w:p w14:paraId="6C1D2FB8" w14:textId="77777777" w:rsidR="00A91863" w:rsidRPr="00FD32FE" w:rsidRDefault="00A91863" w:rsidP="00A91863">
      <w:pPr>
        <w:pStyle w:val="B1"/>
        <w:rPr>
          <w:lang w:eastAsia="zh-CN"/>
        </w:rPr>
      </w:pPr>
      <w:r>
        <w:rPr>
          <w:lang w:eastAsia="zh-CN"/>
        </w:rPr>
        <w:t>-</w:t>
      </w:r>
      <w:r>
        <w:rPr>
          <w:lang w:eastAsia="zh-CN"/>
        </w:rPr>
        <w:tab/>
      </w:r>
      <w:r w:rsidRPr="00FD32FE">
        <w:rPr>
          <w:lang w:eastAsia="zh-CN"/>
        </w:rPr>
        <w:t>Based on the information included in the authorization request and information registered for the UAV the USS/UTM authorizes the UAV as being under control of the USS</w:t>
      </w:r>
      <w:r>
        <w:rPr>
          <w:lang w:eastAsia="zh-CN"/>
        </w:rPr>
        <w:t>,</w:t>
      </w:r>
      <w:r w:rsidRPr="00FD32FE">
        <w:rPr>
          <w:lang w:eastAsia="zh-CN"/>
        </w:rPr>
        <w:t xml:space="preserve"> </w:t>
      </w:r>
      <w:r w:rsidRPr="000B5A24">
        <w:rPr>
          <w:lang w:eastAsia="zh-CN"/>
        </w:rPr>
        <w:t>and either explicitly (when UUAA is done at PDU session establishment) or implicitly (when UUAA is done at registration)</w:t>
      </w:r>
      <w:r>
        <w:rPr>
          <w:lang w:eastAsia="zh-CN"/>
        </w:rPr>
        <w:t xml:space="preserve"> that the </w:t>
      </w:r>
      <w:r w:rsidRPr="00FD32FE">
        <w:rPr>
          <w:lang w:eastAsia="zh-CN"/>
        </w:rPr>
        <w:t xml:space="preserve">PDU-session to be used for that purpose. Essential input to this decision is the CAA-level UAV-ID </w:t>
      </w:r>
      <w:r w:rsidRPr="000B5A24">
        <w:rPr>
          <w:lang w:eastAsia="zh-CN"/>
        </w:rPr>
        <w:t>verified (e.g. authenticated by USS/UTM)</w:t>
      </w:r>
      <w:r>
        <w:rPr>
          <w:lang w:eastAsia="zh-CN"/>
        </w:rPr>
        <w:t xml:space="preserve"> </w:t>
      </w:r>
      <w:r w:rsidRPr="00FD32FE">
        <w:rPr>
          <w:lang w:eastAsia="zh-CN"/>
        </w:rPr>
        <w:t>and the correlated information from the 3GPP system that the used UE is approved for aerial/UAV usage. In addition</w:t>
      </w:r>
      <w:r>
        <w:rPr>
          <w:lang w:eastAsia="zh-CN"/>
        </w:rPr>
        <w:t>,</w:t>
      </w:r>
      <w:r w:rsidRPr="00FD32FE">
        <w:rPr>
          <w:lang w:eastAsia="zh-CN"/>
        </w:rPr>
        <w:t xml:space="preserve"> the USS may take</w:t>
      </w:r>
      <w:r>
        <w:rPr>
          <w:lang w:eastAsia="zh-CN"/>
        </w:rPr>
        <w:t xml:space="preserve"> the </w:t>
      </w:r>
      <w:r w:rsidRPr="00FD32FE">
        <w:rPr>
          <w:lang w:eastAsia="zh-CN"/>
        </w:rPr>
        <w:t>correlated and authenticated info on the</w:t>
      </w:r>
      <w:r>
        <w:rPr>
          <w:lang w:eastAsia="zh-CN"/>
        </w:rPr>
        <w:t xml:space="preserve"> used </w:t>
      </w:r>
      <w:r w:rsidRPr="00FD32FE">
        <w:rPr>
          <w:lang w:eastAsia="zh-CN"/>
        </w:rPr>
        <w:t>subscription (</w:t>
      </w:r>
      <w:r w:rsidRPr="000B5A24">
        <w:rPr>
          <w:lang w:eastAsia="zh-CN"/>
        </w:rPr>
        <w:t>3GPP UAV ID, i.e. the GPSI</w:t>
      </w:r>
      <w:r w:rsidRPr="00FD32FE">
        <w:rPr>
          <w:lang w:eastAsia="zh-CN"/>
        </w:rPr>
        <w:t xml:space="preserve">) and </w:t>
      </w:r>
      <w:r w:rsidRPr="000B5A24">
        <w:rPr>
          <w:lang w:eastAsia="zh-CN"/>
        </w:rPr>
        <w:t>optionally the</w:t>
      </w:r>
      <w:r>
        <w:rPr>
          <w:lang w:eastAsia="zh-CN"/>
        </w:rPr>
        <w:t xml:space="preserve"> </w:t>
      </w:r>
      <w:r w:rsidRPr="00FD32FE">
        <w:rPr>
          <w:lang w:eastAsia="zh-CN"/>
        </w:rPr>
        <w:t xml:space="preserve">3GPP equipment (PEI) into account as a multi factor authentication input for the authorization decision. </w:t>
      </w:r>
    </w:p>
    <w:p w14:paraId="36BCA320" w14:textId="3EEF7BFB" w:rsidR="00A91863" w:rsidRPr="00FD32FE" w:rsidRDefault="00A91863" w:rsidP="00A91863">
      <w:pPr>
        <w:pStyle w:val="B1"/>
        <w:rPr>
          <w:lang w:eastAsia="zh-CN"/>
        </w:rPr>
      </w:pPr>
      <w:r>
        <w:rPr>
          <w:lang w:eastAsia="zh-CN"/>
        </w:rPr>
        <w:t>-</w:t>
      </w:r>
      <w:r>
        <w:rPr>
          <w:lang w:eastAsia="zh-CN"/>
        </w:rPr>
        <w:tab/>
        <w:t xml:space="preserve">After PDU session/PDN connection for traffic between the UAV and the USS </w:t>
      </w:r>
      <w:r w:rsidRPr="000B5A24">
        <w:rPr>
          <w:lang w:eastAsia="zh-CN"/>
        </w:rPr>
        <w:t>and for C2 is (are)</w:t>
      </w:r>
      <w:r>
        <w:rPr>
          <w:lang w:eastAsia="zh-CN"/>
        </w:rPr>
        <w:t xml:space="preserve"> established, t</w:t>
      </w:r>
      <w:r w:rsidRPr="00FD32FE">
        <w:rPr>
          <w:lang w:eastAsia="zh-CN"/>
        </w:rPr>
        <w:t>he USS may store the correlated GPSI and PDU session IP address</w:t>
      </w:r>
      <w:r w:rsidRPr="000B5A24">
        <w:rPr>
          <w:lang w:eastAsia="zh-CN"/>
        </w:rPr>
        <w:t>(es)</w:t>
      </w:r>
      <w:r w:rsidRPr="00FD32FE">
        <w:rPr>
          <w:lang w:eastAsia="zh-CN"/>
        </w:rPr>
        <w:t xml:space="preserve"> with the authorized CAA-Level UAV-ID to enable further service requests via network exposure APIs to the 3GPP system related to the authorized UAV. The GPSI may e.g</w:t>
      </w:r>
      <w:r>
        <w:rPr>
          <w:lang w:eastAsia="zh-CN"/>
        </w:rPr>
        <w:t>.</w:t>
      </w:r>
      <w:r w:rsidRPr="00FD32FE">
        <w:rPr>
          <w:lang w:eastAsia="zh-CN"/>
        </w:rPr>
        <w:t xml:space="preserve"> be used to activate monitoring of the UAV/UE location and the PDU session IP add</w:t>
      </w:r>
      <w:r>
        <w:rPr>
          <w:lang w:eastAsia="zh-CN"/>
        </w:rPr>
        <w:t>r</w:t>
      </w:r>
      <w:r w:rsidRPr="00FD32FE">
        <w:rPr>
          <w:lang w:eastAsia="zh-CN"/>
        </w:rPr>
        <w:t xml:space="preserve">ess for requests </w:t>
      </w:r>
      <w:r>
        <w:rPr>
          <w:lang w:eastAsia="zh-CN"/>
        </w:rPr>
        <w:t>for</w:t>
      </w:r>
      <w:r w:rsidRPr="00FD32FE">
        <w:rPr>
          <w:lang w:eastAsia="zh-CN"/>
        </w:rPr>
        <w:t xml:space="preserve"> dedicated QoS and gating </w:t>
      </w:r>
      <w:r>
        <w:rPr>
          <w:lang w:eastAsia="zh-CN"/>
        </w:rPr>
        <w:t xml:space="preserve">to be applied </w:t>
      </w:r>
      <w:r w:rsidRPr="00FD32FE">
        <w:rPr>
          <w:lang w:eastAsia="zh-CN"/>
        </w:rPr>
        <w:t xml:space="preserve">for the authorized PDU session. It may also be used to revoke the established connectivity/PDU-session </w:t>
      </w:r>
      <w:r w:rsidR="00A75FB8">
        <w:rPr>
          <w:lang w:eastAsia="zh-CN"/>
        </w:rPr>
        <w:t>if</w:t>
      </w:r>
      <w:r w:rsidRPr="00FD32FE">
        <w:rPr>
          <w:lang w:eastAsia="zh-CN"/>
        </w:rPr>
        <w:t xml:space="preserve"> it is deemed necessary by the USS.</w:t>
      </w:r>
    </w:p>
    <w:p w14:paraId="363B917D" w14:textId="7284EB61" w:rsidR="00A91863" w:rsidRPr="00A022FF" w:rsidRDefault="00A91863" w:rsidP="00A91863">
      <w:pPr>
        <w:pStyle w:val="Heading3"/>
        <w:rPr>
          <w:rFonts w:cs="Arial"/>
          <w:color w:val="000000" w:themeColor="text1"/>
          <w:szCs w:val="28"/>
        </w:rPr>
      </w:pPr>
      <w:bookmarkStart w:id="1804" w:name="_Toc57622425"/>
      <w:bookmarkStart w:id="1805" w:name="_Toc57624140"/>
      <w:bookmarkStart w:id="1806" w:name="_Toc57625830"/>
      <w:r w:rsidRPr="00A022FF">
        <w:rPr>
          <w:rFonts w:cs="Arial"/>
          <w:color w:val="000000" w:themeColor="text1"/>
          <w:szCs w:val="28"/>
        </w:rPr>
        <w:t>8.</w:t>
      </w:r>
      <w:r>
        <w:rPr>
          <w:rFonts w:cs="Arial"/>
          <w:color w:val="000000" w:themeColor="text1"/>
          <w:szCs w:val="28"/>
        </w:rPr>
        <w:t>3</w:t>
      </w:r>
      <w:r w:rsidRPr="00A022FF">
        <w:rPr>
          <w:rFonts w:cs="Arial"/>
          <w:color w:val="000000" w:themeColor="text1"/>
          <w:szCs w:val="28"/>
        </w:rPr>
        <w:t>.1</w:t>
      </w:r>
      <w:r w:rsidR="00A75FB8">
        <w:rPr>
          <w:rFonts w:cs="Arial"/>
          <w:color w:val="000000" w:themeColor="text1"/>
          <w:szCs w:val="28"/>
        </w:rPr>
        <w:tab/>
      </w:r>
      <w:r>
        <w:rPr>
          <w:rFonts w:cs="Arial"/>
          <w:color w:val="000000" w:themeColor="text1"/>
          <w:szCs w:val="28"/>
        </w:rPr>
        <w:t>UUAA In PDU Session Establishment</w:t>
      </w:r>
      <w:bookmarkEnd w:id="1804"/>
      <w:bookmarkEnd w:id="1805"/>
      <w:bookmarkEnd w:id="1806"/>
    </w:p>
    <w:p w14:paraId="6459D917" w14:textId="1396139A" w:rsidR="00A91863" w:rsidRPr="00E62BCD" w:rsidRDefault="00A91863" w:rsidP="00A91863">
      <w:pPr>
        <w:pStyle w:val="NO"/>
        <w:rPr>
          <w:lang w:val="en-US"/>
        </w:rPr>
      </w:pPr>
      <w:r>
        <w:rPr>
          <w:lang w:val="en-US"/>
        </w:rPr>
        <w:t>NOTE</w:t>
      </w:r>
      <w:r w:rsidR="00A75FB8">
        <w:rPr>
          <w:lang w:val="en-US"/>
        </w:rPr>
        <w:t> </w:t>
      </w:r>
      <w:r>
        <w:rPr>
          <w:lang w:val="en-US"/>
        </w:rPr>
        <w:t>1:</w:t>
      </w:r>
      <w:r>
        <w:rPr>
          <w:lang w:val="en-US"/>
        </w:rPr>
        <w:tab/>
        <w:t>UFES in these flows is the same as UAS NF.</w:t>
      </w:r>
    </w:p>
    <w:p w14:paraId="65EA40D0" w14:textId="16E0F2F1" w:rsidR="00A91863" w:rsidRDefault="00A91863" w:rsidP="00A91863">
      <w:r>
        <w:t>In step</w:t>
      </w:r>
      <w:r w:rsidR="00A75FB8">
        <w:t>s</w:t>
      </w:r>
      <w:r>
        <w:t xml:space="preserve"> 2 - 12 a PDU session for UAV(C) connectivity to USS/UTM is set-up. This PDU session is used for application level UAV(C) - USS/UTM communication e.g. UAV tracking, C2 related configuration, UAV/UAVC pairing.</w:t>
      </w:r>
    </w:p>
    <w:p w14:paraId="66C55642" w14:textId="257F3A61" w:rsidR="00A91863" w:rsidRDefault="00A91863" w:rsidP="00A91863">
      <w:r>
        <w:t>In the case of UAV/UAVC pairing it can be that the UAV and UAVC is in different operators' networks and the configuration of the C2 communication must be handled in each operator's network.</w:t>
      </w:r>
    </w:p>
    <w:p w14:paraId="3B8B14FE" w14:textId="5C8481E9" w:rsidR="00A91863" w:rsidRDefault="00A91863" w:rsidP="00A91863">
      <w:r>
        <w:t>Step 13 handles setting up the dedicated policies need for C2, UAV/UAVC pairing, tracking performed in the 3GPP network, and other exposure functionality performed by the 3GPP network, etc.</w:t>
      </w:r>
    </w:p>
    <w:p w14:paraId="64378C3B" w14:textId="74F9818E" w:rsidR="00A91863" w:rsidRDefault="00A75FB8" w:rsidP="00A75FB8">
      <w:pPr>
        <w:pStyle w:val="TH"/>
      </w:pPr>
      <w:r>
        <w:object w:dxaOrig="10035" w:dyaOrig="11115" w14:anchorId="7C752C90">
          <v:shape id="_x0000_i1075" type="#_x0000_t75" style="width:480.95pt;height:529.35pt" o:ole="">
            <v:imagedata r:id="rId120" o:title=""/>
          </v:shape>
          <o:OLEObject Type="Embed" ProgID="Visio.Drawing.15" ShapeID="_x0000_i1075" DrawAspect="Content" ObjectID="_1668241386" r:id="rId121"/>
        </w:object>
      </w:r>
    </w:p>
    <w:p w14:paraId="420BB2D0" w14:textId="355C3E69" w:rsidR="00A91863" w:rsidRPr="003A371C" w:rsidRDefault="00A91863" w:rsidP="00A91863">
      <w:pPr>
        <w:pStyle w:val="TF"/>
        <w:rPr>
          <w:lang w:eastAsia="zh-CN"/>
        </w:rPr>
      </w:pPr>
      <w:r w:rsidRPr="003A371C">
        <w:rPr>
          <w:lang w:eastAsia="zh-CN"/>
        </w:rPr>
        <w:t xml:space="preserve">Figure </w:t>
      </w:r>
      <w:r>
        <w:rPr>
          <w:lang w:eastAsia="zh-CN"/>
        </w:rPr>
        <w:t>8</w:t>
      </w:r>
      <w:r w:rsidRPr="003A371C">
        <w:rPr>
          <w:lang w:eastAsia="zh-CN"/>
        </w:rPr>
        <w:t>.</w:t>
      </w:r>
      <w:r w:rsidR="00A75FB8">
        <w:rPr>
          <w:lang w:eastAsia="zh-CN"/>
        </w:rPr>
        <w:t>3.1</w:t>
      </w:r>
      <w:r w:rsidRPr="003A371C">
        <w:rPr>
          <w:lang w:eastAsia="zh-CN"/>
        </w:rPr>
        <w:noBreakHyphen/>
        <w:t>1: Authentication/authorization and C2 communication establishment for UAV/UAVC by USS/UTM via 5GC</w:t>
      </w:r>
    </w:p>
    <w:p w14:paraId="4D3A620E" w14:textId="77777777" w:rsidR="00A91863" w:rsidRDefault="00A91863" w:rsidP="00A91863">
      <w:pPr>
        <w:pStyle w:val="B1"/>
        <w:rPr>
          <w:rFonts w:eastAsia="Malgun Gothic"/>
          <w:lang w:val="en-IN"/>
        </w:rPr>
      </w:pPr>
      <w:r>
        <w:rPr>
          <w:rFonts w:eastAsia="Malgun Gothic"/>
          <w:lang w:val="en-IN"/>
        </w:rPr>
        <w:t>1.</w:t>
      </w:r>
      <w:r>
        <w:rPr>
          <w:rFonts w:eastAsia="Malgun Gothic"/>
          <w:lang w:val="en-IN"/>
        </w:rPr>
        <w:tab/>
        <w:t xml:space="preserve">The UAV/UAVC registers to the 3GPP network. The UE's subscription information obtained by AMF from the   UDM has an indication on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53D0A38D" w14:textId="1B94999A" w:rsidR="00A91863" w:rsidRDefault="00A91863" w:rsidP="00A91863">
      <w:pPr>
        <w:pStyle w:val="NO"/>
        <w:rPr>
          <w:rFonts w:eastAsia="Malgun Gothic"/>
          <w:lang w:val="en-IN"/>
        </w:rPr>
      </w:pPr>
      <w:r>
        <w:rPr>
          <w:rFonts w:eastAsia="Malgun Gothic"/>
          <w:lang w:val="en-IN"/>
        </w:rPr>
        <w:t>NOTE</w:t>
      </w:r>
      <w:r w:rsidR="00A75FB8">
        <w:rPr>
          <w:rFonts w:eastAsia="Malgun Gothic"/>
          <w:lang w:val="en-IN"/>
        </w:rPr>
        <w:t> </w:t>
      </w:r>
      <w:r>
        <w:rPr>
          <w:rFonts w:eastAsia="Malgun Gothic"/>
          <w:lang w:val="en-IN"/>
        </w:rPr>
        <w:t>2:</w:t>
      </w:r>
      <w:r w:rsidR="00A75FB8">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r>
        <w:rPr>
          <w:rFonts w:eastAsia="Malgun Gothic"/>
          <w:lang w:val="en-IN"/>
        </w:rPr>
        <w:tab/>
      </w:r>
    </w:p>
    <w:p w14:paraId="061F4AB8" w14:textId="77777777" w:rsidR="00A91863" w:rsidRDefault="00A91863" w:rsidP="00A91863">
      <w:pPr>
        <w:pStyle w:val="B1"/>
        <w:rPr>
          <w:rFonts w:eastAsia="Malgun Gothic"/>
          <w:lang w:val="en-IN"/>
        </w:rPr>
      </w:pPr>
      <w:r>
        <w:rPr>
          <w:rFonts w:eastAsia="Malgun Gothic"/>
          <w:lang w:val="en-IN"/>
        </w:rPr>
        <w:t>2.</w:t>
      </w:r>
      <w:r>
        <w:rPr>
          <w:rFonts w:eastAsia="Malgun Gothic"/>
          <w:lang w:val="en-IN"/>
        </w:rPr>
        <w:tab/>
      </w:r>
      <w:r w:rsidRPr="00847DD6">
        <w:rPr>
          <w:rFonts w:eastAsia="Malgun Gothic"/>
          <w:lang w:val="en-IN"/>
        </w:rPr>
        <w:t>Once the UAV/UAVC is registered to the USS/UTM, it</w:t>
      </w:r>
      <w:r>
        <w:rPr>
          <w:rFonts w:eastAsia="Malgun Gothic"/>
          <w:lang w:val="en-IN"/>
        </w:rPr>
        <w:t xml:space="preserve"> can</w:t>
      </w:r>
      <w:r w:rsidRPr="00847DD6">
        <w:rPr>
          <w:rFonts w:eastAsia="Malgun Gothic"/>
          <w:lang w:val="en-IN"/>
        </w:rPr>
        <w:t xml:space="preserve"> initiate a PDU session establishment request for </w:t>
      </w:r>
      <w:r>
        <w:rPr>
          <w:rFonts w:eastAsia="Malgun Gothic"/>
          <w:lang w:val="en-IN"/>
        </w:rPr>
        <w:t xml:space="preserve">USS/UTM connectivity and/or </w:t>
      </w:r>
      <w:r w:rsidRPr="00847DD6">
        <w:rPr>
          <w:rFonts w:eastAsia="Malgun Gothic"/>
          <w:lang w:val="en-IN"/>
        </w:rPr>
        <w:t xml:space="preserve">C2 communication. The UAV/UAVC shall include the </w:t>
      </w:r>
      <w:r w:rsidRPr="00604EF8">
        <w:rPr>
          <w:rFonts w:eastAsia="Malgun Gothic"/>
          <w:lang w:val="en-IN"/>
        </w:rPr>
        <w:t>signed</w:t>
      </w:r>
      <w:r w:rsidRPr="00847DD6">
        <w:rPr>
          <w:rFonts w:eastAsia="Malgun Gothic"/>
          <w:lang w:val="en-IN"/>
        </w:rPr>
        <w:t xml:space="preserv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r w:rsidRPr="00847DD6">
        <w:rPr>
          <w:rFonts w:eastAsia="Malgun Gothic"/>
          <w:lang w:val="en-IN"/>
        </w:rPr>
        <w:t xml:space="preserve"> </w:t>
      </w:r>
      <w:r>
        <w:rPr>
          <w:rFonts w:eastAsia="Malgun Gothic"/>
          <w:lang w:val="en-IN"/>
        </w:rPr>
        <w:t xml:space="preserve">in the </w:t>
      </w:r>
      <w:r w:rsidRPr="00847DD6">
        <w:rPr>
          <w:rFonts w:eastAsia="Malgun Gothic"/>
          <w:lang w:val="en-IN"/>
        </w:rPr>
        <w:t>PDU session establishment request</w:t>
      </w:r>
      <w:r>
        <w:rPr>
          <w:rFonts w:eastAsia="Malgun Gothic"/>
          <w:lang w:val="en-IN"/>
        </w:rPr>
        <w:t>.</w:t>
      </w:r>
    </w:p>
    <w:p w14:paraId="798216EF" w14:textId="77777777" w:rsidR="00A91863" w:rsidRDefault="00A91863" w:rsidP="00A91863">
      <w:pPr>
        <w:pStyle w:val="B1"/>
        <w:rPr>
          <w:rFonts w:eastAsia="Malgun Gothic"/>
          <w:lang w:val="en-IN"/>
        </w:rPr>
      </w:pPr>
      <w:r>
        <w:rPr>
          <w:rFonts w:eastAsia="Malgun Gothic"/>
          <w:lang w:val="en-IN"/>
        </w:rPr>
        <w:lastRenderedPageBreak/>
        <w:t>3.</w:t>
      </w:r>
      <w:r>
        <w:rPr>
          <w:rFonts w:eastAsia="Malgun Gothic"/>
          <w:lang w:val="en-IN"/>
        </w:rPr>
        <w:tab/>
        <w:t xml:space="preserve">Based on the UAV/UAVC UE's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 including the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p>
    <w:p w14:paraId="3B14A53F" w14:textId="77777777" w:rsidR="00A75FB8" w:rsidRDefault="00A91863" w:rsidP="00A91863">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w:t>
      </w:r>
      <w:r w:rsidRPr="00357DAE">
        <w:t xml:space="preserve"> </w:t>
      </w:r>
      <w:r w:rsidRPr="001239E5">
        <w:t>and performs the necessary actions for UAV IP address allocation</w:t>
      </w:r>
      <w:r>
        <w:rPr>
          <w:rFonts w:eastAsia="Malgun Gothic"/>
          <w:lang w:val="en-IN"/>
        </w:rPr>
        <w:t xml:space="preserve">. </w:t>
      </w:r>
    </w:p>
    <w:p w14:paraId="0EB6C178" w14:textId="2C55973C" w:rsidR="00A91863" w:rsidRDefault="00A75FB8" w:rsidP="00A91863">
      <w:pPr>
        <w:pStyle w:val="B1"/>
        <w:rPr>
          <w:lang w:val="en-IN"/>
        </w:rPr>
      </w:pPr>
      <w:r>
        <w:rPr>
          <w:rFonts w:eastAsia="Malgun Gothic"/>
          <w:lang w:val="en-IN"/>
        </w:rPr>
        <w:tab/>
      </w:r>
      <w:r w:rsidR="00A91863">
        <w:rPr>
          <w:lang w:val="en-IN"/>
        </w:rPr>
        <w:t xml:space="preserve">If the UUAA is required, </w:t>
      </w:r>
      <w:r w:rsidR="00A91863">
        <w:t xml:space="preserve">the SMF sends an UAV Operation Request (e.g. </w:t>
      </w:r>
      <w:bookmarkStart w:id="1807" w:name="_Hlk55813379"/>
      <w:r w:rsidR="00A91863">
        <w:t>using a service interface</w:t>
      </w:r>
      <w:bookmarkEnd w:id="1807"/>
      <w:r w:rsidR="00A91863">
        <w:t xml:space="preserve">) to the UFES, including the CAA-level UAV ID, </w:t>
      </w:r>
      <w:r w:rsidR="00A91863" w:rsidRPr="000F3575">
        <w:rPr>
          <w:rFonts w:eastAsia="Malgun Gothic"/>
          <w:lang w:val="en-IN"/>
        </w:rPr>
        <w:t>USS/UTM address</w:t>
      </w:r>
      <w:r w:rsidR="00A91863">
        <w:t xml:space="preserve">, GPSI, PEI, </w:t>
      </w:r>
      <w:r w:rsidR="00A91863">
        <w:rPr>
          <w:lang w:val="en-IN"/>
        </w:rPr>
        <w:t>"</w:t>
      </w:r>
      <w:r w:rsidR="00A91863">
        <w:t>allowed for aerial use</w:t>
      </w:r>
      <w:r>
        <w:t>"</w:t>
      </w:r>
      <w:r w:rsidR="00A91863">
        <w:t xml:space="preserve">, UAV IP Address, etc. </w:t>
      </w:r>
    </w:p>
    <w:p w14:paraId="1428C8C7" w14:textId="4983F5B3" w:rsidR="00A91863" w:rsidRPr="00D07A71" w:rsidRDefault="00A91863" w:rsidP="00A91863">
      <w:pPr>
        <w:pStyle w:val="NO"/>
        <w:rPr>
          <w:rFonts w:eastAsia="Malgun Gothic"/>
          <w:lang w:val="en-IN"/>
        </w:rPr>
      </w:pPr>
      <w:r>
        <w:rPr>
          <w:lang w:val="en-IN"/>
        </w:rPr>
        <w:t>NOTE</w:t>
      </w:r>
      <w:r w:rsidR="00A75FB8">
        <w:rPr>
          <w:lang w:val="en-IN"/>
        </w:rPr>
        <w:t> </w:t>
      </w:r>
      <w:r>
        <w:rPr>
          <w:lang w:val="en-IN"/>
        </w:rPr>
        <w:t>3:</w:t>
      </w:r>
      <w:r>
        <w:rPr>
          <w:lang w:val="en-IN"/>
        </w:rPr>
        <w:tab/>
        <w:t xml:space="preserve">Security </w:t>
      </w:r>
      <w:r w:rsidRPr="00F22863">
        <w:rPr>
          <w:lang w:val="en-US"/>
        </w:rPr>
        <w:t>details will be determined by SA</w:t>
      </w:r>
      <w:r>
        <w:rPr>
          <w:lang w:val="en-US"/>
        </w:rPr>
        <w:t> WG</w:t>
      </w:r>
      <w:r w:rsidRPr="00F22863">
        <w:rPr>
          <w:lang w:val="en-US"/>
        </w:rPr>
        <w:t>3.</w:t>
      </w:r>
    </w:p>
    <w:p w14:paraId="7BAB25E6" w14:textId="5EFF6B39" w:rsidR="00A91863" w:rsidRDefault="00A91863" w:rsidP="00A91863">
      <w:pPr>
        <w:pStyle w:val="B1"/>
        <w:rPr>
          <w:lang w:val="en-IN"/>
        </w:rPr>
      </w:pPr>
      <w:r>
        <w:rPr>
          <w:lang w:val="en-IN"/>
        </w:rPr>
        <w:t>5.</w:t>
      </w:r>
      <w:r>
        <w:rPr>
          <w:lang w:val="en-IN"/>
        </w:rPr>
        <w:tab/>
        <w:t xml:space="preserve">The UFES selects a USS/UTM from either CAA-Level UAV ID or the USS/UTM address. </w:t>
      </w:r>
      <w:r>
        <w:rPr>
          <w:lang w:val="en-IN"/>
        </w:rPr>
        <w:br/>
      </w:r>
      <w:r w:rsidRPr="00C94551">
        <w:rPr>
          <w:lang w:val="en-IN"/>
        </w:rPr>
        <w:t>The U</w:t>
      </w:r>
      <w:r>
        <w:rPr>
          <w:lang w:val="en-IN"/>
        </w:rPr>
        <w:t>FES checks if the subscription is "</w:t>
      </w:r>
      <w:r>
        <w:t>allowed for aerial use</w:t>
      </w:r>
      <w:r w:rsidR="00A75FB8">
        <w:t>"</w:t>
      </w:r>
      <w:r>
        <w:rPr>
          <w:lang w:val="en-IN"/>
        </w:rPr>
        <w:t xml:space="preserve"> and forwards the </w:t>
      </w:r>
      <w:r w:rsidRPr="00C94551">
        <w:rPr>
          <w:lang w:val="en-IN"/>
        </w:rPr>
        <w:t>received</w:t>
      </w:r>
      <w:r>
        <w:rPr>
          <w:lang w:val="en-IN"/>
        </w:rPr>
        <w:t xml:space="preserve"> information</w:t>
      </w:r>
      <w:r w:rsidRPr="00C94551">
        <w:rPr>
          <w:lang w:val="en-IN"/>
        </w:rPr>
        <w:t xml:space="preserve"> from the SMF to the USS/UTM</w:t>
      </w:r>
      <w:r>
        <w:rPr>
          <w:lang w:val="en-IN"/>
        </w:rPr>
        <w:t xml:space="preserve">, </w:t>
      </w:r>
      <w:r>
        <w:t>using a service-based interface</w:t>
      </w:r>
      <w:r>
        <w:rPr>
          <w:lang w:val="en-IN"/>
        </w:rPr>
        <w:t>. The USS/UTM is assumed to be known and trusted by the 3GPP System.</w:t>
      </w:r>
    </w:p>
    <w:p w14:paraId="6FD9DDD1" w14:textId="3E506546" w:rsidR="00A91863" w:rsidRDefault="00A91863" w:rsidP="00A91863">
      <w:pPr>
        <w:pStyle w:val="B1"/>
        <w:rPr>
          <w:rFonts w:eastAsia="Malgun Gothic"/>
          <w:lang w:val="en-IN"/>
        </w:rPr>
      </w:pPr>
      <w:r>
        <w:rPr>
          <w:rFonts w:eastAsia="Malgun Gothic"/>
          <w:lang w:val="en-IN"/>
        </w:rPr>
        <w:t>6.</w:t>
      </w:r>
      <w:r w:rsidR="00A75FB8">
        <w:rPr>
          <w:rFonts w:eastAsia="Malgun Gothic"/>
          <w:lang w:val="en-IN"/>
        </w:rPr>
        <w:tab/>
      </w:r>
      <w:r>
        <w:rPr>
          <w:rFonts w:eastAsia="Malgun Gothic"/>
          <w:lang w:val="en-IN"/>
        </w:rPr>
        <w:t>Optionally t</w:t>
      </w:r>
      <w:r w:rsidRPr="006D309D">
        <w:rPr>
          <w:rFonts w:eastAsia="Malgun Gothic"/>
          <w:lang w:val="en-IN"/>
        </w:rPr>
        <w:t xml:space="preserve">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messages as required by the authentication/authorization</w:t>
      </w:r>
      <w:r>
        <w:rPr>
          <w:rFonts w:eastAsia="Malgun Gothic"/>
          <w:lang w:val="en-IN"/>
        </w:rPr>
        <w:t xml:space="preserve"> method used.</w:t>
      </w:r>
    </w:p>
    <w:p w14:paraId="141F7F1C" w14:textId="6CFF8F56" w:rsidR="00A91863" w:rsidRDefault="00A91863" w:rsidP="00A91863">
      <w:pPr>
        <w:pStyle w:val="B1"/>
        <w:rPr>
          <w:rFonts w:eastAsia="Malgun Gothic"/>
          <w:lang w:val="en-IN"/>
        </w:rPr>
      </w:pPr>
      <w:r w:rsidRPr="00387124">
        <w:rPr>
          <w:rFonts w:eastAsia="Malgun Gothic"/>
          <w:lang w:val="en-IN"/>
        </w:rPr>
        <w:t>7.</w:t>
      </w:r>
      <w:r w:rsidR="00A75FB8">
        <w:rPr>
          <w:rFonts w:eastAsia="Malgun Gothic"/>
          <w:lang w:val="en-IN"/>
        </w:rPr>
        <w:tab/>
      </w:r>
      <w:r>
        <w:rPr>
          <w:rFonts w:eastAsia="Malgun Gothic"/>
          <w:lang w:val="en-IN"/>
        </w:rPr>
        <w:t xml:space="preserve">The USS/UTM validates the request based on CAA-Level UAV ID and </w:t>
      </w:r>
      <w:r w:rsidRPr="00312C72">
        <w:rPr>
          <w:rFonts w:eastAsia="Malgun Gothic"/>
          <w:lang w:val="en-IN"/>
        </w:rPr>
        <w:t>GPSI and optionally PEI.</w:t>
      </w:r>
      <w:r>
        <w:rPr>
          <w:rFonts w:eastAsia="Malgun Gothic"/>
          <w:lang w:val="en-IN"/>
        </w:rPr>
        <w:t xml:space="preserve"> </w:t>
      </w:r>
      <w:r w:rsidRPr="00387124">
        <w:rPr>
          <w:rFonts w:eastAsia="Malgun Gothic"/>
          <w:lang w:val="en-IN"/>
        </w:rPr>
        <w:t>Upon successful authorization, the USS/UTM notifies the UFES on the authentication/authorization result</w:t>
      </w:r>
      <w:r>
        <w:rPr>
          <w:rFonts w:eastAsia="Malgun Gothic"/>
          <w:lang w:val="en-IN"/>
        </w:rPr>
        <w:t>,</w:t>
      </w:r>
      <w:r w:rsidRPr="00387124">
        <w:rPr>
          <w:rFonts w:eastAsia="Malgun Gothic"/>
          <w:lang w:val="en-IN"/>
        </w:rPr>
        <w:t xml:space="preserve"> </w:t>
      </w:r>
      <w:r>
        <w:rPr>
          <w:rFonts w:eastAsia="Malgun Gothic"/>
          <w:lang w:val="en-IN"/>
        </w:rPr>
        <w:t>including security info to be used by the UAV to set up a secure connection to the USS/UTM using the PDU session</w:t>
      </w:r>
      <w:r w:rsidRPr="00387124">
        <w:rPr>
          <w:rFonts w:eastAsia="Malgun Gothic"/>
          <w:lang w:val="en-IN"/>
        </w:rPr>
        <w:t>.</w:t>
      </w:r>
      <w:r>
        <w:rPr>
          <w:rFonts w:eastAsia="Malgun Gothic"/>
          <w:lang w:val="en-IN"/>
        </w:rPr>
        <w:br/>
        <w:t>The USS/UTM stores a mapping between CAA-Level UAV ID and the External Identifier. The External Identifier and/or UAV IP Address can be used at a later point by the USS/UTM for accessing various services exposed by 3GPP network e.g. location information retrieval, monitoring event configuration etc.</w:t>
      </w:r>
      <w:r>
        <w:rPr>
          <w:rFonts w:eastAsia="Malgun Gothic"/>
          <w:lang w:val="en-IN"/>
        </w:rPr>
        <w:br/>
        <w:t>The External Identifier and/or UAV IP Address can be used at a later point by the USS/UTM for requesting dedicated policies for e.g. C2, etc.</w:t>
      </w:r>
    </w:p>
    <w:p w14:paraId="175C031B" w14:textId="77777777" w:rsidR="00A91863" w:rsidRDefault="00A91863" w:rsidP="00A91863">
      <w:pPr>
        <w:pStyle w:val="B1"/>
        <w:rPr>
          <w:rFonts w:eastAsia="Malgun Gothic"/>
          <w:lang w:val="en-IN"/>
        </w:rPr>
      </w:pPr>
      <w:r>
        <w:rPr>
          <w:rFonts w:eastAsia="Malgun Gothic"/>
          <w:lang w:val="en-IN"/>
        </w:rPr>
        <w:t>8.</w:t>
      </w:r>
      <w:r>
        <w:rPr>
          <w:rFonts w:eastAsia="Malgun Gothic"/>
          <w:lang w:val="en-IN"/>
        </w:rPr>
        <w:tab/>
        <w:t>The UFES sends the a</w:t>
      </w:r>
      <w:r w:rsidRPr="006D309D">
        <w:rPr>
          <w:rFonts w:eastAsia="Malgun Gothic"/>
          <w:lang w:val="en-IN"/>
        </w:rPr>
        <w:t>uthentication/authorization result</w:t>
      </w:r>
      <w:r>
        <w:rPr>
          <w:rFonts w:eastAsia="Malgun Gothic"/>
          <w:lang w:val="en-IN"/>
        </w:rPr>
        <w:t xml:space="preserve"> to the SMF</w:t>
      </w:r>
      <w:r w:rsidRPr="006D309D">
        <w:rPr>
          <w:rFonts w:eastAsia="Malgun Gothic"/>
          <w:lang w:val="en-IN"/>
        </w:rPr>
        <w:t>.</w:t>
      </w:r>
      <w:r>
        <w:rPr>
          <w:rFonts w:eastAsia="Malgun Gothic"/>
          <w:lang w:val="en-IN"/>
        </w:rPr>
        <w:br/>
      </w:r>
      <w:r w:rsidRPr="00604EF8">
        <w:rPr>
          <w:rFonts w:eastAsia="Malgun Gothic"/>
          <w:lang w:val="en-IN"/>
        </w:rPr>
        <w:t>As alternative to step 13, if</w:t>
      </w:r>
      <w:r w:rsidRPr="00604EF8">
        <w:t xml:space="preserve"> C2 </w:t>
      </w:r>
      <w:r>
        <w:t xml:space="preserve">and pairing </w:t>
      </w:r>
      <w:r w:rsidRPr="00604EF8">
        <w:t>related information is available from UAV(C) and/or USS/UTM during the initial PDU Session Establishment procedure</w:t>
      </w:r>
      <w:r w:rsidRPr="00604EF8">
        <w:rPr>
          <w:rFonts w:eastAsia="Malgun Gothic"/>
          <w:lang w:val="en-IN"/>
        </w:rPr>
        <w:t xml:space="preserve"> the SMF </w:t>
      </w:r>
      <w:r>
        <w:rPr>
          <w:rFonts w:eastAsia="Malgun Gothic"/>
          <w:lang w:val="en-IN"/>
        </w:rPr>
        <w:t>may</w:t>
      </w:r>
      <w:r w:rsidRPr="00604EF8">
        <w:rPr>
          <w:rFonts w:eastAsia="Malgun Gothic"/>
          <w:lang w:val="en-IN"/>
        </w:rPr>
        <w:t xml:space="preserve"> interact with the PCF to set</w:t>
      </w:r>
      <w:r>
        <w:rPr>
          <w:rFonts w:eastAsia="Malgun Gothic"/>
          <w:lang w:val="en-IN"/>
        </w:rPr>
        <w:t xml:space="preserve"> </w:t>
      </w:r>
      <w:r w:rsidRPr="00604EF8">
        <w:rPr>
          <w:rFonts w:eastAsia="Malgun Gothic"/>
          <w:lang w:val="en-IN"/>
        </w:rPr>
        <w:t>up PCC rule(s) for the C2 communication and/or UAV/UAVC pairing.</w:t>
      </w:r>
      <w:r>
        <w:rPr>
          <w:rFonts w:eastAsia="Malgun Gothic"/>
          <w:lang w:val="en-IN"/>
        </w:rPr>
        <w:t xml:space="preserve"> </w:t>
      </w:r>
    </w:p>
    <w:p w14:paraId="3FEFE38C" w14:textId="63658FA2" w:rsidR="00A91863" w:rsidRDefault="00A91863" w:rsidP="00A91863">
      <w:pPr>
        <w:pStyle w:val="NO"/>
        <w:rPr>
          <w:rFonts w:eastAsia="Malgun Gothic"/>
          <w:lang w:val="en-IN"/>
        </w:rPr>
      </w:pPr>
      <w:r>
        <w:t>NOTE</w:t>
      </w:r>
      <w:r w:rsidR="00A75FB8">
        <w:t> 4</w:t>
      </w:r>
      <w:r>
        <w:t>:</w:t>
      </w:r>
      <w:r w:rsidR="00A75FB8">
        <w:tab/>
      </w:r>
      <w:r>
        <w:t>If the UAV and UAVC are located in different operators network the dedicated policies needs to be configured in respective operator networks.</w:t>
      </w:r>
    </w:p>
    <w:p w14:paraId="70F9494C" w14:textId="77777777" w:rsidR="00A91863" w:rsidRDefault="00A91863" w:rsidP="00A91863">
      <w:pPr>
        <w:pStyle w:val="B1"/>
        <w:rPr>
          <w:lang w:val="en-IN"/>
        </w:rPr>
      </w:pPr>
      <w:r>
        <w:rPr>
          <w:lang w:val="en-IN"/>
        </w:rPr>
        <w:t>9-11. The final parts of PDU Session Establishment procedure are performed. The security info from step 7 is transferred to the UAV.</w:t>
      </w:r>
    </w:p>
    <w:p w14:paraId="267DE7D7" w14:textId="77777777" w:rsidR="00A91863" w:rsidRDefault="00A91863" w:rsidP="00A91863">
      <w:pPr>
        <w:pStyle w:val="B1"/>
        <w:rPr>
          <w:lang w:val="en-IN"/>
        </w:rPr>
      </w:pPr>
      <w:r>
        <w:rPr>
          <w:lang w:val="en-IN"/>
        </w:rPr>
        <w:t>12.</w:t>
      </w:r>
      <w:r>
        <w:rPr>
          <w:lang w:val="en-IN"/>
        </w:rPr>
        <w:tab/>
        <w:t xml:space="preserve">A secure connection is set up based on the "security info" received from USS/UTM in steps 7 to 10. </w:t>
      </w:r>
      <w:r w:rsidRPr="00387124">
        <w:rPr>
          <w:lang w:val="en-IN"/>
        </w:rPr>
        <w:t>Th</w:t>
      </w:r>
      <w:r>
        <w:rPr>
          <w:lang w:val="en-IN"/>
        </w:rPr>
        <w:t>e</w:t>
      </w:r>
      <w:r w:rsidRPr="00387124">
        <w:rPr>
          <w:lang w:val="en-IN"/>
        </w:rPr>
        <w:t xml:space="preserve"> PDU session may further be used for Networked Remote ID (NRID), Tracking, for C2 related configuration </w:t>
      </w:r>
      <w:r>
        <w:rPr>
          <w:lang w:val="en-IN"/>
        </w:rPr>
        <w:t xml:space="preserve">or UAV/UAVC pairing, </w:t>
      </w:r>
      <w:r w:rsidRPr="00387124">
        <w:rPr>
          <w:lang w:val="en-IN"/>
        </w:rPr>
        <w:t>etc.</w:t>
      </w:r>
    </w:p>
    <w:p w14:paraId="7E53067C" w14:textId="4733E711" w:rsidR="00460E91" w:rsidRDefault="00A91863" w:rsidP="00A91863">
      <w:pPr>
        <w:pStyle w:val="B1"/>
      </w:pPr>
      <w:r>
        <w:rPr>
          <w:rFonts w:eastAsia="Malgun Gothic"/>
          <w:lang w:val="en-IN"/>
        </w:rPr>
        <w:t xml:space="preserve">13. </w:t>
      </w:r>
      <w:r w:rsidRPr="00654664">
        <w:rPr>
          <w:rFonts w:eastAsia="Malgun Gothic"/>
          <w:lang w:val="en-IN"/>
        </w:rPr>
        <w:t>The USS/UTM interacts with the PCF via UFES/NEF to configure dedicated polices required for setting up C2 communication and/or UAV/UAVC pairing</w:t>
      </w:r>
      <w:r>
        <w:rPr>
          <w:rFonts w:eastAsia="Malgun Gothic"/>
          <w:lang w:val="en-IN"/>
        </w:rPr>
        <w:t xml:space="preserve"> as "negotiated" between UAV(C) and USS/UTM in step 12.</w:t>
      </w:r>
    </w:p>
    <w:p w14:paraId="0A630730" w14:textId="5EFD906E" w:rsidR="00A22673" w:rsidRDefault="00A91863" w:rsidP="00A91863">
      <w:pPr>
        <w:pStyle w:val="Heading2"/>
      </w:pPr>
      <w:bookmarkStart w:id="1808" w:name="_Toc57622426"/>
      <w:bookmarkStart w:id="1809" w:name="_Toc57624141"/>
      <w:bookmarkStart w:id="1810" w:name="_Toc57625831"/>
      <w:r>
        <w:t>8.4</w:t>
      </w:r>
      <w:r>
        <w:tab/>
      </w:r>
      <w:r w:rsidR="00A22673">
        <w:t>Key Issue #3</w:t>
      </w:r>
      <w:bookmarkEnd w:id="1808"/>
      <w:bookmarkEnd w:id="1809"/>
      <w:bookmarkEnd w:id="1810"/>
    </w:p>
    <w:p w14:paraId="5DD53D6C" w14:textId="22CC6E27" w:rsidR="00A22673" w:rsidRDefault="00A22673" w:rsidP="00460E91">
      <w:pPr>
        <w:rPr>
          <w:lang w:val="en-US"/>
        </w:rPr>
      </w:pPr>
      <w:r>
        <w:rPr>
          <w:lang w:val="en-US"/>
        </w:rPr>
        <w:t>In the scope of this release, a network UAVC is considered as a regular UE that is not subject to any aerial features or any additional authorizations.</w:t>
      </w:r>
    </w:p>
    <w:p w14:paraId="1FB030AD" w14:textId="32C8DC2E" w:rsidR="007B3B51" w:rsidRPr="00E2465D" w:rsidRDefault="00A91863" w:rsidP="00A91863">
      <w:pPr>
        <w:pStyle w:val="Heading2"/>
        <w:rPr>
          <w:lang w:val="en-US"/>
        </w:rPr>
      </w:pPr>
      <w:bookmarkStart w:id="1811" w:name="_Toc57622427"/>
      <w:bookmarkStart w:id="1812" w:name="_Toc57624142"/>
      <w:bookmarkStart w:id="1813" w:name="_Toc57625832"/>
      <w:r>
        <w:rPr>
          <w:lang w:val="en-US"/>
        </w:rPr>
        <w:t>8.5</w:t>
      </w:r>
      <w:r>
        <w:rPr>
          <w:lang w:val="en-US"/>
        </w:rPr>
        <w:tab/>
      </w:r>
      <w:r w:rsidR="007B3B51" w:rsidRPr="00E2465D">
        <w:rPr>
          <w:lang w:val="en-US"/>
        </w:rPr>
        <w:t>Key Issue #</w:t>
      </w:r>
      <w:r w:rsidR="007B3B51">
        <w:rPr>
          <w:lang w:val="en-US"/>
        </w:rPr>
        <w:t>4</w:t>
      </w:r>
      <w:r w:rsidR="007B3B51" w:rsidRPr="00E2465D">
        <w:rPr>
          <w:lang w:val="en-US"/>
        </w:rPr>
        <w:t>:</w:t>
      </w:r>
      <w:r w:rsidR="007B3B51" w:rsidRPr="00083CF8">
        <w:rPr>
          <w:lang w:val="en-US"/>
        </w:rPr>
        <w:t xml:space="preserve"> (</w:t>
      </w:r>
      <w:r w:rsidR="007B3B51" w:rsidRPr="00C76068">
        <w:t>UAV and UAV Controller tracking)</w:t>
      </w:r>
      <w:bookmarkEnd w:id="1811"/>
      <w:bookmarkEnd w:id="1812"/>
      <w:bookmarkEnd w:id="1813"/>
    </w:p>
    <w:p w14:paraId="45481DBC" w14:textId="77777777" w:rsidR="007B3B51" w:rsidRDefault="007B3B51" w:rsidP="007B3B51">
      <w:r w:rsidRPr="00605D5B">
        <w:t xml:space="preserve">Solution </w:t>
      </w:r>
      <w:r>
        <w:t>25</w:t>
      </w:r>
      <w:r w:rsidRPr="00605D5B">
        <w:t xml:space="preserve"> is adopted </w:t>
      </w:r>
      <w:r>
        <w:t>as the basis for normative work with following principles:</w:t>
      </w:r>
    </w:p>
    <w:p w14:paraId="7AA99AAC" w14:textId="7E85CBF9" w:rsidR="007B3B51" w:rsidRDefault="007B3B51" w:rsidP="007B3B51">
      <w:pPr>
        <w:pStyle w:val="B1"/>
        <w:rPr>
          <w:lang w:eastAsia="zh-CN"/>
        </w:rPr>
      </w:pPr>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w:t>
      </w:r>
      <w:r w:rsidR="00647686">
        <w:rPr>
          <w:lang w:eastAsia="zh-CN"/>
        </w:rPr>
        <w:t xml:space="preserve"> </w:t>
      </w:r>
      <w:r>
        <w:rPr>
          <w:lang w:eastAsia="zh-CN"/>
        </w:rPr>
        <w:t>UTM/USS chooses one of, or a combination of, these tracking capabilities to use. The UTM/USS/TPAE logic on its choice is out of 3GPP's scope.</w:t>
      </w:r>
    </w:p>
    <w:p w14:paraId="579FAF78" w14:textId="77777777" w:rsidR="007B3B51" w:rsidRPr="00E6697D" w:rsidRDefault="007B3B51" w:rsidP="007B3B51">
      <w:pPr>
        <w:pStyle w:val="B2"/>
        <w:rPr>
          <w:lang w:eastAsia="ko-KR"/>
        </w:rPr>
      </w:pPr>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p>
    <w:p w14:paraId="241B7985" w14:textId="7C784E1A" w:rsidR="007B3B51" w:rsidRPr="00E6697D" w:rsidRDefault="007B3B51" w:rsidP="007B3B51">
      <w:pPr>
        <w:pStyle w:val="B2"/>
        <w:rPr>
          <w:lang w:eastAsia="ko-KR"/>
        </w:rPr>
      </w:pPr>
      <w:r w:rsidRPr="00E6697D">
        <w:rPr>
          <w:lang w:eastAsia="ko-KR"/>
        </w:rPr>
        <w:lastRenderedPageBreak/>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w:t>
      </w:r>
      <w:r w:rsidR="00A75FB8">
        <w:t>if</w:t>
      </w:r>
      <w:r w:rsidRPr="00E6697D">
        <w:t xml:space="preserv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p>
    <w:p w14:paraId="4D119E82" w14:textId="3D4876B4"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p>
    <w:p w14:paraId="37FACE19" w14:textId="77777777"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may receive policies or rules from USS/UTM for action when Area of Interest (AOI) reports are received.</w:t>
      </w:r>
    </w:p>
    <w:p w14:paraId="2BC16C00" w14:textId="77777777" w:rsidR="007B3B51" w:rsidRPr="00E6697D" w:rsidRDefault="007B3B51" w:rsidP="007B3B51">
      <w:pPr>
        <w:pStyle w:val="B1"/>
        <w:rPr>
          <w:lang w:eastAsia="zh-CN"/>
        </w:rPr>
      </w:pPr>
      <w:r w:rsidRPr="00E6697D">
        <w:rPr>
          <w:rFonts w:hint="eastAsia"/>
          <w:lang w:eastAsia="ko-KR"/>
        </w:rPr>
        <w:t>-</w:t>
      </w:r>
      <w:r w:rsidRPr="00E6697D">
        <w:rPr>
          <w:rFonts w:hint="eastAsia"/>
          <w:lang w:eastAsia="ko-KR"/>
        </w:rPr>
        <w:tab/>
      </w:r>
      <w:r w:rsidRPr="00E6697D">
        <w:rPr>
          <w:lang w:eastAsia="zh-CN"/>
        </w:rPr>
        <w:t>NEF determines whether to invoke AMF or GMLC procedure.</w:t>
      </w:r>
    </w:p>
    <w:p w14:paraId="36590A73" w14:textId="1FFEA2FF" w:rsidR="007B3B51" w:rsidRDefault="007B3B51" w:rsidP="007B3B51">
      <w:pPr>
        <w:pStyle w:val="B1"/>
        <w:rPr>
          <w:lang w:eastAsia="zh-CN"/>
        </w:rPr>
      </w:pPr>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w:t>
      </w:r>
    </w:p>
    <w:p w14:paraId="10F2BE70" w14:textId="77777777" w:rsidR="007B3B51" w:rsidRDefault="007B3B51" w:rsidP="007B3B51">
      <w:pPr>
        <w:pStyle w:val="B1"/>
        <w:rPr>
          <w:lang w:eastAsia="zh-CN"/>
        </w:rPr>
      </w:pPr>
      <w:r>
        <w:rPr>
          <w:lang w:eastAsia="zh-CN"/>
        </w:rPr>
        <w:t>-</w:t>
      </w:r>
      <w:r>
        <w:rPr>
          <w:lang w:eastAsia="zh-CN"/>
        </w:rPr>
        <w:tab/>
      </w:r>
      <w:r w:rsidRPr="00E267FB">
        <w:rPr>
          <w:lang w:eastAsia="zh-CN"/>
        </w:rPr>
        <w:t>All the enhancements are at UAVF which may encompass the NEF/SCEF functionality</w:t>
      </w:r>
      <w:r>
        <w:rPr>
          <w:lang w:eastAsia="zh-CN"/>
        </w:rPr>
        <w:t>.</w:t>
      </w:r>
    </w:p>
    <w:p w14:paraId="4B808E4D" w14:textId="77777777" w:rsidR="007B3B51" w:rsidRDefault="007B3B51" w:rsidP="007B3B51">
      <w:pPr>
        <w:pStyle w:val="B1"/>
        <w:rPr>
          <w:noProof/>
        </w:rPr>
      </w:pPr>
      <w:r>
        <w:rPr>
          <w:noProof/>
        </w:rPr>
        <w:t>-</w:t>
      </w:r>
      <w:r>
        <w:rPr>
          <w:noProof/>
        </w:rPr>
        <w:tab/>
        <w:t>The 3GPP UAV ID is included by the USS/UTM for tracking and to request location services from the MNO.</w:t>
      </w:r>
    </w:p>
    <w:p w14:paraId="35B8C424" w14:textId="4FEE304E" w:rsidR="007B3B51" w:rsidRDefault="007B3B51" w:rsidP="007B3B51">
      <w:pPr>
        <w:pStyle w:val="B1"/>
        <w:rPr>
          <w:noProof/>
        </w:rPr>
      </w:pPr>
      <w:r>
        <w:rPr>
          <w:noProof/>
        </w:rPr>
        <w:t>-</w:t>
      </w:r>
      <w:r>
        <w:rPr>
          <w:noProof/>
        </w:rPr>
        <w:tab/>
        <w:t xml:space="preserve">The CAA-level UAV ID is </w:t>
      </w:r>
      <w:r w:rsidR="00A91863">
        <w:rPr>
          <w:noProof/>
        </w:rPr>
        <w:t xml:space="preserve">optionally </w:t>
      </w:r>
      <w:r>
        <w:rPr>
          <w:noProof/>
        </w:rPr>
        <w:t>transmitted by the 3GPP system to the USS/UTM during tracking and location reporting of UAV</w:t>
      </w:r>
      <w:r w:rsidR="00A91863">
        <w:rPr>
          <w:noProof/>
        </w:rPr>
        <w:t xml:space="preserve"> </w:t>
      </w:r>
      <w:r w:rsidR="00A91863" w:rsidRPr="004634B2">
        <w:rPr>
          <w:noProof/>
        </w:rPr>
        <w:t>as described in solution #25</w:t>
      </w:r>
      <w:r>
        <w:rPr>
          <w:noProof/>
        </w:rPr>
        <w:t>. The 3GPP UAV ID may also be included in the reports</w:t>
      </w:r>
      <w:r w:rsidR="00A91863">
        <w:rPr>
          <w:noProof/>
        </w:rPr>
        <w:t xml:space="preserve"> </w:t>
      </w:r>
      <w:r w:rsidR="00A91863" w:rsidRPr="004634B2">
        <w:rPr>
          <w:noProof/>
        </w:rPr>
        <w:t>as described in solution #25</w:t>
      </w:r>
      <w:r>
        <w:rPr>
          <w:noProof/>
        </w:rPr>
        <w:t>.</w:t>
      </w:r>
    </w:p>
    <w:p w14:paraId="0C495746" w14:textId="77777777" w:rsidR="007B3B51" w:rsidRDefault="007B3B51" w:rsidP="007B3B51">
      <w:pPr>
        <w:pStyle w:val="B1"/>
        <w:rPr>
          <w:noProof/>
        </w:rPr>
      </w:pPr>
      <w:r>
        <w:rPr>
          <w:noProof/>
        </w:rPr>
        <w:t>-</w:t>
      </w:r>
      <w:r>
        <w:rPr>
          <w:noProof/>
        </w:rPr>
        <w:tab/>
        <w:t>The 3GPP system maps 3GPP UAV ID (e.g. GPSI) when received from UTM/USS to 3GPP internal IDs (e.g. SUPI) according to existing mechanisms.</w:t>
      </w:r>
    </w:p>
    <w:p w14:paraId="17AA9281" w14:textId="5E4193E9" w:rsidR="007B3B51" w:rsidRDefault="007B3B51" w:rsidP="00647686">
      <w:pPr>
        <w:pStyle w:val="B1"/>
        <w:rPr>
          <w:lang w:val="en-US"/>
        </w:rPr>
      </w:pPr>
      <w:r>
        <w:rPr>
          <w:noProof/>
        </w:rPr>
        <w:t>-</w:t>
      </w:r>
      <w:r>
        <w:rPr>
          <w:noProof/>
        </w:rPr>
        <w:tab/>
        <w:t>3GPP system maps the geographic area received from UTM/USS to 3GPP area (e.g. TAIs/Cell Ids).</w:t>
      </w:r>
    </w:p>
    <w:p w14:paraId="4096EE6B" w14:textId="53BA9A38" w:rsidR="00A91863" w:rsidRDefault="00A91863" w:rsidP="00A91863">
      <w:pPr>
        <w:pStyle w:val="Heading2"/>
      </w:pPr>
      <w:bookmarkStart w:id="1814" w:name="_Toc57622428"/>
      <w:bookmarkStart w:id="1815" w:name="_Toc57624143"/>
      <w:bookmarkStart w:id="1816" w:name="_Toc57625833"/>
      <w:r>
        <w:t>8.6</w:t>
      </w:r>
      <w:r>
        <w:tab/>
        <w:t>Key Issue #5</w:t>
      </w:r>
      <w:bookmarkEnd w:id="1814"/>
      <w:bookmarkEnd w:id="1815"/>
      <w:bookmarkEnd w:id="1816"/>
    </w:p>
    <w:p w14:paraId="66FA1ED2" w14:textId="77777777" w:rsidR="00A91863" w:rsidRPr="00A75FB8" w:rsidRDefault="00A91863" w:rsidP="00A91863">
      <w:r w:rsidRPr="00A75FB8">
        <w:t>UAV authorization and authentication may be revoked by the USS/UTM at any time by invoking MNO services (e.g. exposure function or location services) by using the 3GPP UAV ID and providing a Revocation Cause indicating this is authorization and authentication revocation.</w:t>
      </w:r>
    </w:p>
    <w:p w14:paraId="38BB4ADC" w14:textId="375E522E" w:rsidR="00A91863" w:rsidRPr="00A75FB8" w:rsidRDefault="00A91863" w:rsidP="00A91863">
      <w:r w:rsidRPr="00A75FB8">
        <w:t>Authorization for C2 connectivity and UAV and UAVC pairing may be revoked by the USS/UTM at any time by invoking MNO services (e.g. exposure function or location services) by using the 3GPP UAV ID and providing a Revocation Cause indicating this is C2 or pairing revocation.</w:t>
      </w:r>
    </w:p>
    <w:p w14:paraId="48344D5B" w14:textId="0952EA14" w:rsidR="00A22673" w:rsidRPr="005B4AAC" w:rsidRDefault="00A91863" w:rsidP="00A91863">
      <w:pPr>
        <w:pStyle w:val="Heading2"/>
      </w:pPr>
      <w:bookmarkStart w:id="1817" w:name="_Toc57622429"/>
      <w:bookmarkStart w:id="1818" w:name="_Toc57624144"/>
      <w:bookmarkStart w:id="1819" w:name="_Toc57625834"/>
      <w:r>
        <w:t>8.7</w:t>
      </w:r>
      <w:r>
        <w:tab/>
      </w:r>
      <w:r w:rsidR="00A22673" w:rsidRPr="005B4AAC">
        <w:t>Key Issue #6</w:t>
      </w:r>
      <w:bookmarkEnd w:id="1817"/>
      <w:bookmarkEnd w:id="1818"/>
      <w:bookmarkEnd w:id="1819"/>
    </w:p>
    <w:p w14:paraId="19887FB7" w14:textId="77777777" w:rsidR="00A22673" w:rsidRDefault="00A22673" w:rsidP="00A22673">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p>
    <w:p w14:paraId="24985949" w14:textId="347F07A0" w:rsidR="00A22673" w:rsidRDefault="00A22673" w:rsidP="00A22673">
      <w:r>
        <w:t>In the scope of this release, how a UAV and a UAVC are considered as a UAS by the USS/UTM is outside the scope of 3GPP</w:t>
      </w:r>
      <w:r w:rsidRPr="006B2915">
        <w:t xml:space="preserve">. However, the 3GPP </w:t>
      </w:r>
      <w:r w:rsidRPr="007736D2">
        <w:t>system may support the USS</w:t>
      </w:r>
      <w:r w:rsidR="00427AD2">
        <w:t>/UTM</w:t>
      </w:r>
      <w:r w:rsidRPr="007736D2">
        <w:t xml:space="preserve"> to enforce authorization from the USS/UTM between of a UAV and a UAVC pairing decision based on their transport addresses.</w:t>
      </w:r>
    </w:p>
    <w:p w14:paraId="53FE3FC0" w14:textId="620AFB5E" w:rsidR="00427AD2" w:rsidRPr="00647686" w:rsidRDefault="00427AD2" w:rsidP="00427AD2">
      <w:r w:rsidRPr="00647686">
        <w:t xml:space="preserve">The UAV/UAVC pairing authentication and authorization is done by USS/UTM during PDU session secondary authentication/authorization procedure or new service-based mechanisms with the USS via the NEF/SCEF or a new </w:t>
      </w:r>
      <w:r w:rsidR="007C2A6A">
        <w:t xml:space="preserve">UAS </w:t>
      </w:r>
      <w:r w:rsidRPr="00647686">
        <w:t>Network Function</w:t>
      </w:r>
      <w:r w:rsidR="007C2A6A">
        <w:t xml:space="preserve"> (UAS-NF)</w:t>
      </w:r>
      <w:r w:rsidRPr="00647686">
        <w:t xml:space="preserve">, the result is notified to either </w:t>
      </w:r>
      <w:r w:rsidRPr="00647686">
        <w:rPr>
          <w:rFonts w:eastAsiaTheme="minorEastAsia"/>
        </w:rPr>
        <w:t xml:space="preserve">the </w:t>
      </w:r>
      <w:r w:rsidRPr="00647686">
        <w:t xml:space="preserve">SMF or the NEF/SCEF or </w:t>
      </w:r>
      <w:r w:rsidR="007C2A6A">
        <w:t xml:space="preserve">UAS </w:t>
      </w:r>
      <w:r w:rsidRPr="00647686">
        <w:t xml:space="preserve">NF, respectively, i.e. a CP-based </w:t>
      </w:r>
      <w:r w:rsidR="00647686" w:rsidRPr="00647686">
        <w:t>signalling</w:t>
      </w:r>
      <w:r w:rsidRPr="00647686">
        <w:t xml:space="preserve"> mechanism is chosen for normative work.</w:t>
      </w:r>
    </w:p>
    <w:p w14:paraId="5BE095EB" w14:textId="5A5A32C4" w:rsidR="00427AD2" w:rsidRPr="00427AD2" w:rsidRDefault="00427AD2" w:rsidP="00427AD2">
      <w:pPr>
        <w:rPr>
          <w:rFonts w:eastAsiaTheme="minorEastAsia"/>
          <w:lang w:eastAsia="zh-CN"/>
        </w:rPr>
      </w:pPr>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p>
    <w:p w14:paraId="51E44B29" w14:textId="77777777" w:rsidR="00427AD2" w:rsidRDefault="00427AD2" w:rsidP="00427AD2">
      <w:pPr>
        <w:rPr>
          <w:noProof/>
        </w:rPr>
      </w:pPr>
      <w:r w:rsidRPr="00427AD2">
        <w:rPr>
          <w:noProof/>
        </w:rPr>
        <w:lastRenderedPageBreak/>
        <w:t>The 3GPP system should enable a UAV to receive a new CAA-level UAV identifier from USS/UTM as</w:t>
      </w:r>
      <w:r>
        <w:rPr>
          <w:noProof/>
        </w:rPr>
        <w:t xml:space="preserve"> part of a successful pairing authorization.</w:t>
      </w:r>
    </w:p>
    <w:p w14:paraId="3E244839" w14:textId="515A7F70" w:rsidR="00427AD2" w:rsidRPr="00556E0A" w:rsidRDefault="00427AD2" w:rsidP="00427AD2">
      <w:pPr>
        <w:rPr>
          <w:rFonts w:eastAsiaTheme="minorEastAsia"/>
          <w:lang w:eastAsia="zh-CN"/>
        </w:rPr>
      </w:pPr>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 xml:space="preserve">or new </w:t>
      </w:r>
      <w:r w:rsidR="007C2A6A">
        <w:rPr>
          <w:lang w:val="en-US" w:eastAsia="zh-CN"/>
        </w:rPr>
        <w:t xml:space="preserve">UAS </w:t>
      </w:r>
      <w:r>
        <w:rPr>
          <w:lang w:val="en-US" w:eastAsia="zh-CN"/>
        </w:rPr>
        <w:t>NF, respectively</w:t>
      </w:r>
      <w:r>
        <w:rPr>
          <w:rFonts w:eastAsiaTheme="minorEastAsia"/>
          <w:lang w:eastAsia="zh-CN"/>
        </w:rPr>
        <w:t>.</w:t>
      </w:r>
    </w:p>
    <w:p w14:paraId="10F394DE" w14:textId="06BFCEAE" w:rsidR="00427AD2" w:rsidRDefault="00427AD2" w:rsidP="00427AD2">
      <w:r>
        <w:t>For initial pairing authentication and authorization, solution #5 or #23 is selected as baseline for the normative work.</w:t>
      </w:r>
    </w:p>
    <w:p w14:paraId="1F224B6F" w14:textId="6BA2BA2C" w:rsidR="00427AD2" w:rsidRPr="007736D2" w:rsidRDefault="00427AD2" w:rsidP="00427AD2">
      <w:r>
        <w:t>For UAVC replacement, solution #27 may be taken in addition to improve KI#6.</w:t>
      </w:r>
    </w:p>
    <w:p w14:paraId="03A61C24" w14:textId="17D7DDA8" w:rsidR="00A22673" w:rsidRPr="007736D2" w:rsidRDefault="00A91863" w:rsidP="00A91863">
      <w:pPr>
        <w:pStyle w:val="Heading2"/>
      </w:pPr>
      <w:bookmarkStart w:id="1820" w:name="_Toc57622430"/>
      <w:bookmarkStart w:id="1821" w:name="_Toc57624145"/>
      <w:bookmarkStart w:id="1822" w:name="_Toc57625835"/>
      <w:r>
        <w:t>8.8</w:t>
      </w:r>
      <w:r>
        <w:tab/>
      </w:r>
      <w:r w:rsidR="00A22673" w:rsidRPr="007736D2">
        <w:t>Key Issue #7</w:t>
      </w:r>
      <w:bookmarkEnd w:id="1820"/>
      <w:bookmarkEnd w:id="1821"/>
      <w:bookmarkEnd w:id="1822"/>
    </w:p>
    <w:p w14:paraId="3BE40C4E" w14:textId="6B2C6509" w:rsidR="00A22673" w:rsidRPr="00647686" w:rsidRDefault="00A22673" w:rsidP="00460E91">
      <w:r w:rsidRPr="00647686">
        <w:t>In the scope of this release, a network UAVC is considered as a regular UE that is not subject to any new mechanisms to enable establishment of user plane connectivity with a USS/UTM. The networked UAVC uses a PDN connection/PDU session established according to existing mechanisms to connect to an USS/UTM</w:t>
      </w:r>
      <w:r w:rsidR="00647686" w:rsidRPr="00647686">
        <w:t>.</w:t>
      </w:r>
    </w:p>
    <w:p w14:paraId="53328680" w14:textId="77777777" w:rsidR="00C077F2" w:rsidRPr="00355AD0" w:rsidRDefault="00C077F2" w:rsidP="00C077F2">
      <w:pPr>
        <w:rPr>
          <w:lang w:val="en-US"/>
        </w:rPr>
      </w:pPr>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p>
    <w:p w14:paraId="545ED030" w14:textId="31D1DC20"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Prior to any request by UAV for user plane connectivity with UAVC, or during the user plane connectivity request, the UAV must obtain flight authorization from the UTM/USS. The flight authorization must be made known to the 3GPP system.</w:t>
      </w:r>
    </w:p>
    <w:p w14:paraId="5465ACA9" w14:textId="7F7BC6E2" w:rsidR="00C077F2" w:rsidRPr="00355AD0" w:rsidRDefault="00647686" w:rsidP="00647686">
      <w:pPr>
        <w:pStyle w:val="B1"/>
        <w:rPr>
          <w:b/>
          <w:bCs/>
          <w:lang w:val="en-US"/>
        </w:rPr>
      </w:pPr>
      <w:r>
        <w:rPr>
          <w:lang w:val="en-US" w:eastAsia="zh-CN"/>
        </w:rPr>
        <w:t>-</w:t>
      </w:r>
      <w:r>
        <w:rPr>
          <w:lang w:val="en-US" w:eastAsia="zh-CN"/>
        </w:rPr>
        <w:tab/>
      </w:r>
      <w:r w:rsidR="00C077F2" w:rsidRPr="00355AD0">
        <w:rPr>
          <w:lang w:val="en-US" w:eastAsia="zh-CN"/>
        </w:rPr>
        <w:t>Single PDU session/PDN connection for USS and UAV-C connectivity, and separate PDU sessions/PDN connections for USS and UAV-C connectivity are supported. The mechanism that may be used is up to deployment.</w:t>
      </w:r>
    </w:p>
    <w:p w14:paraId="5B9DA676" w14:textId="24140302" w:rsidR="00C077F2" w:rsidRDefault="00647686" w:rsidP="00647686">
      <w:pPr>
        <w:pStyle w:val="B1"/>
      </w:pPr>
      <w:r>
        <w:t>-</w:t>
      </w:r>
      <w:r>
        <w:tab/>
      </w:r>
      <w:r w:rsidR="00C077F2" w:rsidRPr="00355AD0">
        <w:t>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w:t>
      </w:r>
    </w:p>
    <w:p w14:paraId="100B89B5" w14:textId="5D357CB9" w:rsidR="00A91863" w:rsidRPr="00C53850" w:rsidRDefault="00A91863" w:rsidP="00A91863">
      <w:pPr>
        <w:pStyle w:val="B1"/>
        <w:rPr>
          <w:lang w:val="en-US" w:eastAsia="zh-CN"/>
        </w:rPr>
      </w:pPr>
      <w:bookmarkStart w:id="1823" w:name="_Hlk55505414"/>
      <w:r>
        <w:t>-</w:t>
      </w:r>
      <w:r>
        <w:tab/>
      </w:r>
      <w:r w:rsidRPr="00C53850">
        <w:t>In</w:t>
      </w:r>
      <w:r w:rsidR="00A75FB8">
        <w:t xml:space="preserve"> the</w:t>
      </w:r>
      <w:r w:rsidRPr="00C53850">
        <w:t xml:space="preserve"> case of </w:t>
      </w:r>
      <w:r w:rsidRPr="00C53850">
        <w:rPr>
          <w:lang w:val="en-US" w:eastAsia="zh-CN"/>
        </w:rPr>
        <w:t>single PDU session/PDN connection for USS and UAV-C connectivity:</w:t>
      </w:r>
    </w:p>
    <w:p w14:paraId="25AEA472"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The single PDU session in 5GS can be established without performing any UUAA at PDU session establishment (if UUAA is performed at registration), or UUAA is performed during PDU session establishment if UUAA is not performed at registration </w:t>
      </w:r>
    </w:p>
    <w:p w14:paraId="37E76C07"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For </w:t>
      </w:r>
      <w:r w:rsidRPr="00C53850">
        <w:t xml:space="preserve">the </w:t>
      </w:r>
      <w:r w:rsidRPr="00C53850">
        <w:rPr>
          <w:lang w:val="en-US" w:eastAsia="zh-CN"/>
        </w:rPr>
        <w:t>single PDN connection in EPS, UUAA is performed during PDN connection establishment</w:t>
      </w:r>
    </w:p>
    <w:p w14:paraId="44280E60" w14:textId="4F5F3412" w:rsidR="00A91863" w:rsidRPr="00C53850" w:rsidRDefault="00A91863" w:rsidP="00A91863">
      <w:pPr>
        <w:pStyle w:val="B2"/>
        <w:rPr>
          <w:lang w:val="en-US" w:eastAsia="zh-CN"/>
        </w:rPr>
      </w:pPr>
      <w:r w:rsidRPr="00C53850">
        <w:rPr>
          <w:lang w:val="en-US" w:eastAsia="zh-CN"/>
        </w:rPr>
        <w:t>-</w:t>
      </w:r>
      <w:r w:rsidRPr="00C53850">
        <w:rPr>
          <w:lang w:val="en-US" w:eastAsia="zh-CN"/>
        </w:rPr>
        <w:tab/>
        <w:t>The authorization for connectivity between UAV and UAV-C may be performed during PDU session/PDN connection establishment (together with UUAA if UUA is performed), or after the PDU session/PDN connection is established (the details are to be defined during normative work, and may rely on PDU session/PDN connection modification procedures)</w:t>
      </w:r>
    </w:p>
    <w:p w14:paraId="4FBC5DCE" w14:textId="4E724C3F" w:rsidR="00A91863" w:rsidRPr="00C53850" w:rsidRDefault="00A91863" w:rsidP="00A91863">
      <w:pPr>
        <w:pStyle w:val="B1"/>
        <w:rPr>
          <w:lang w:val="en-US" w:eastAsia="zh-CN"/>
        </w:rPr>
      </w:pPr>
      <w:r w:rsidRPr="00C53850">
        <w:t>-</w:t>
      </w:r>
      <w:r w:rsidRPr="00C53850">
        <w:tab/>
        <w:t xml:space="preserve">In </w:t>
      </w:r>
      <w:r w:rsidR="00A75FB8">
        <w:t xml:space="preserve">the </w:t>
      </w:r>
      <w:r w:rsidRPr="00C53850">
        <w:t xml:space="preserve">case of </w:t>
      </w:r>
      <w:r w:rsidRPr="00C53850">
        <w:rPr>
          <w:lang w:val="en-US" w:eastAsia="zh-CN"/>
        </w:rPr>
        <w:t>separate PDU sessions/PDN connections for USS and UAV-C connectivity:</w:t>
      </w:r>
    </w:p>
    <w:p w14:paraId="08677504" w14:textId="77777777" w:rsidR="00A91863" w:rsidRPr="00C53850" w:rsidRDefault="00A91863" w:rsidP="00A91863">
      <w:pPr>
        <w:pStyle w:val="B2"/>
        <w:rPr>
          <w:lang w:val="en-US" w:eastAsia="zh-CN"/>
        </w:rPr>
      </w:pPr>
      <w:r w:rsidRPr="00C53850">
        <w:t>-</w:t>
      </w:r>
      <w:r w:rsidRPr="00C53850">
        <w:tab/>
      </w:r>
      <w:r w:rsidRPr="00C53850">
        <w:rPr>
          <w:lang w:val="en-US" w:eastAsia="zh-CN"/>
        </w:rPr>
        <w:t>The PDU session for USS connectivity in 5GS can be established without performing UUAA at PDU session establishment (if UUAA is performed at registration), or UUAA is performed during PDU session establishment if UUAA is not performed at registration</w:t>
      </w:r>
    </w:p>
    <w:p w14:paraId="0400D161"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For the PDN connection for USS connectivity in EPS, UUAA is performed during PDN connection establishment</w:t>
      </w:r>
    </w:p>
    <w:p w14:paraId="2E6D2F2F" w14:textId="77777777" w:rsidR="00A91863" w:rsidRPr="00C53850" w:rsidRDefault="00A91863" w:rsidP="00A91863">
      <w:pPr>
        <w:pStyle w:val="B2"/>
      </w:pPr>
      <w:r w:rsidRPr="00C53850">
        <w:rPr>
          <w:lang w:val="en-US" w:eastAsia="zh-CN"/>
        </w:rPr>
        <w:t>-</w:t>
      </w:r>
      <w:r w:rsidRPr="00C53850">
        <w:rPr>
          <w:lang w:val="en-US" w:eastAsia="zh-CN"/>
        </w:rPr>
        <w:tab/>
        <w:t>The authorization for the PDU session/PDN connection for UAV and UAV-C connectivity is performed when the PDU session/PDN connection for UAV and UAV-C connectivity is established.</w:t>
      </w:r>
    </w:p>
    <w:bookmarkEnd w:id="1823"/>
    <w:p w14:paraId="2DB7F9B7" w14:textId="1EB0D25E" w:rsidR="00A91863" w:rsidRPr="00C53850" w:rsidRDefault="00A91863" w:rsidP="00A91863">
      <w:pPr>
        <w:pStyle w:val="B1"/>
      </w:pPr>
      <w:r w:rsidRPr="00C53850">
        <w:t>-</w:t>
      </w:r>
      <w:r w:rsidRPr="00C53850">
        <w:tab/>
        <w:t xml:space="preserve">To perform authorization </w:t>
      </w:r>
      <w:r w:rsidRPr="00C53850">
        <w:rPr>
          <w:lang w:val="en-US" w:eastAsia="zh-CN"/>
        </w:rPr>
        <w:t>for the PDU session/PDN connection for UAV and UAV-C connectivity (both in</w:t>
      </w:r>
      <w:r w:rsidR="00A75FB8">
        <w:rPr>
          <w:lang w:val="en-US" w:eastAsia="zh-CN"/>
        </w:rPr>
        <w:t xml:space="preserve"> the</w:t>
      </w:r>
      <w:r w:rsidRPr="00C53850">
        <w:rPr>
          <w:lang w:val="en-US" w:eastAsia="zh-CN"/>
        </w:rPr>
        <w:t xml:space="preserve"> case of single or separate PDU session/PDU connection)</w:t>
      </w:r>
      <w:r w:rsidRPr="00C53850">
        <w:t xml:space="preserve"> the UAV provides to the SMF an Aviation Connectivity Payload containing:</w:t>
      </w:r>
    </w:p>
    <w:p w14:paraId="05F39A94" w14:textId="55A9D505" w:rsidR="00A91863" w:rsidRPr="00C53850" w:rsidRDefault="00A91863" w:rsidP="00A91863">
      <w:pPr>
        <w:pStyle w:val="B2"/>
      </w:pPr>
      <w:r w:rsidRPr="00C53850">
        <w:t>-</w:t>
      </w:r>
      <w:r w:rsidRPr="00C53850">
        <w:tab/>
        <w:t>the CAA-Level UAV ID</w:t>
      </w:r>
      <w:r w:rsidR="00A75FB8">
        <w:t>;</w:t>
      </w:r>
    </w:p>
    <w:p w14:paraId="6D7DE2F9" w14:textId="139B2045" w:rsidR="00A91863" w:rsidRPr="00C53850" w:rsidRDefault="00A91863" w:rsidP="00A91863">
      <w:pPr>
        <w:pStyle w:val="B2"/>
      </w:pPr>
      <w:r w:rsidRPr="00C53850">
        <w:rPr>
          <w:lang w:val="en-US" w:eastAsia="zh-CN"/>
        </w:rPr>
        <w:t>-</w:t>
      </w:r>
      <w:r w:rsidRPr="00C53850">
        <w:rPr>
          <w:lang w:val="en-US" w:eastAsia="zh-CN"/>
        </w:rPr>
        <w:tab/>
      </w:r>
      <w:r w:rsidRPr="00C53850">
        <w:t>an optional Flight Authorization ID</w:t>
      </w:r>
      <w:r w:rsidR="00A75FB8">
        <w:t>;</w:t>
      </w:r>
    </w:p>
    <w:p w14:paraId="1179680A" w14:textId="7C1B0E28" w:rsidR="00A91863" w:rsidRPr="00C53850" w:rsidRDefault="00A91863" w:rsidP="00A91863">
      <w:pPr>
        <w:pStyle w:val="NO"/>
        <w:rPr>
          <w:lang w:val="en-US" w:eastAsia="zh-CN"/>
        </w:rPr>
      </w:pPr>
      <w:r w:rsidRPr="00C53850">
        <w:rPr>
          <w:lang w:val="en-US" w:eastAsia="zh-CN"/>
        </w:rPr>
        <w:lastRenderedPageBreak/>
        <w:t>NOTE:</w:t>
      </w:r>
      <w:r w:rsidR="00A75FB8">
        <w:rPr>
          <w:lang w:val="en-US" w:eastAsia="zh-CN"/>
        </w:rPr>
        <w:tab/>
      </w:r>
      <w:r w:rsidRPr="00C53850">
        <w:rPr>
          <w:lang w:val="en-US" w:eastAsia="zh-CN"/>
        </w:rPr>
        <w:t>flight authorization from the UTM/USS, when performed during the user plane connectivity request, must minimize the amount of information exchanged between the UAV and the USS in the Aviation Connectivity Payload. Such information depends on decisions in the aviation community, and details will be defined during normative phase. Whether this can be achieved by the UAV operator obtaining offline a Flight Authorization ID from the USS via means outside the scope of 3GPP, and having the UAV provide the Flight Authorization ID in the PDU session/PDN connection establishment will be determined during the normative phase.</w:t>
      </w:r>
    </w:p>
    <w:p w14:paraId="0C4A330E" w14:textId="6A60D9C9" w:rsidR="00A75FB8" w:rsidRDefault="00A75FB8" w:rsidP="00A75FB8">
      <w:pPr>
        <w:pStyle w:val="B2"/>
        <w:rPr>
          <w:lang w:eastAsia="zh-CN"/>
        </w:rPr>
      </w:pPr>
      <w:r>
        <w:rPr>
          <w:lang w:eastAsia="zh-CN"/>
        </w:rPr>
        <w:t>-</w:t>
      </w:r>
      <w:r>
        <w:rPr>
          <w:lang w:eastAsia="zh-CN"/>
        </w:rPr>
        <w:tab/>
        <w:t>if the UAV has the information on the networked UAV controller or UAVC that connects to the UAV via Internet connectivity, the UAV includes also the information for the authorization of UAV and networked UAV controller pairing in the Aviation Connectivity Payload.</w:t>
      </w:r>
    </w:p>
    <w:p w14:paraId="4A07D941" w14:textId="27DE0A9F" w:rsidR="00C077F2" w:rsidRPr="00355AD0" w:rsidRDefault="00647686" w:rsidP="00647686">
      <w:pPr>
        <w:pStyle w:val="B1"/>
      </w:pPr>
      <w:r>
        <w:rPr>
          <w:lang w:eastAsia="zh-CN"/>
        </w:rPr>
        <w:t>-</w:t>
      </w:r>
      <w:r>
        <w:rPr>
          <w:lang w:eastAsia="zh-CN"/>
        </w:rPr>
        <w:tab/>
      </w:r>
      <w:r w:rsidR="00C077F2"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r>
        <w:rPr>
          <w:lang w:eastAsia="zh-CN"/>
        </w:rPr>
        <w:t>.</w:t>
      </w:r>
    </w:p>
    <w:p w14:paraId="2A266B08" w14:textId="275C4202" w:rsidR="00C077F2" w:rsidRPr="00355AD0" w:rsidRDefault="00647686" w:rsidP="00647686">
      <w:pPr>
        <w:pStyle w:val="B1"/>
        <w:rPr>
          <w:lang w:val="en-US"/>
        </w:rPr>
      </w:pPr>
      <w:r>
        <w:t>-</w:t>
      </w:r>
      <w:r>
        <w:tab/>
      </w:r>
      <w:r w:rsidR="00C077F2"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p>
    <w:p w14:paraId="1EE4D246" w14:textId="1FAC866B" w:rsidR="00C077F2" w:rsidRPr="00355AD0" w:rsidRDefault="00647686" w:rsidP="00647686">
      <w:pPr>
        <w:pStyle w:val="B1"/>
      </w:pPr>
      <w:r>
        <w:rPr>
          <w:lang w:val="en-US" w:eastAsia="zh-CN"/>
        </w:rPr>
        <w:t>-</w:t>
      </w:r>
      <w:r>
        <w:rPr>
          <w:lang w:val="en-US" w:eastAsia="zh-CN"/>
        </w:rPr>
        <w:tab/>
      </w:r>
      <w:r w:rsidR="00C077F2" w:rsidRPr="00355AD0">
        <w:rPr>
          <w:lang w:val="en-US" w:eastAsia="zh-CN"/>
        </w:rPr>
        <w:t>The request for user plane connectivity for C2 shall be initiated by the UAV towards the USS/UTM via PDU Session establishment in the 3GPP system and interacting between the 3GPP CN and the USS/UTM through a UAS-NF or using NEF/SCEF functions.</w:t>
      </w:r>
    </w:p>
    <w:p w14:paraId="4B637C07" w14:textId="711A7B63"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00C077F2" w:rsidRPr="00355AD0">
        <w:rPr>
          <w:lang w:eastAsia="zh-CN"/>
        </w:rPr>
        <w:t xml:space="preserve"> Remote Identification &amp; Tracking Information (RITI)</w:t>
      </w:r>
      <w:r w:rsidR="00C077F2" w:rsidRPr="00355AD0">
        <w:rPr>
          <w:lang w:val="en-US" w:eastAsia="zh-CN"/>
        </w:rPr>
        <w:t xml:space="preserve"> that is transparently provided to the UAV (e.g. a new CAA-Level UAV ID).</w:t>
      </w:r>
    </w:p>
    <w:p w14:paraId="429A0603" w14:textId="199C18D9" w:rsidR="00C077F2" w:rsidRPr="00355AD0" w:rsidRDefault="00647686" w:rsidP="00647686">
      <w:pPr>
        <w:pStyle w:val="B1"/>
        <w:rPr>
          <w:lang w:val="en-US" w:eastAsia="zh-CN"/>
        </w:rPr>
      </w:pPr>
      <w:r>
        <w:t>-</w:t>
      </w:r>
      <w:r>
        <w:tab/>
      </w:r>
      <w:r w:rsidR="00C077F2" w:rsidRPr="00355AD0">
        <w:t>After the PDU Session/PDN</w:t>
      </w:r>
      <w:r w:rsidR="00C077F2" w:rsidRPr="00355AD0" w:rsidDel="00683664">
        <w:t xml:space="preserve"> </w:t>
      </w:r>
      <w:r w:rsidR="00C077F2" w:rsidRPr="00355AD0">
        <w:t>connection used for C2 communication is successfully established or modified, the serving 3GPP system should report the device</w:t>
      </w:r>
      <w:r>
        <w:t>'</w:t>
      </w:r>
      <w:r w:rsidR="00C077F2" w:rsidRPr="00355AD0">
        <w:t>s transport address for C2 communication to the UTM/USS. The UTM/USS should inform the serving 3GPP system of the peer device</w:t>
      </w:r>
      <w:r>
        <w:t>'</w:t>
      </w:r>
      <w:r w:rsidR="00C077F2" w:rsidRPr="00355AD0">
        <w:t>s transport address for C2 communication.</w:t>
      </w:r>
    </w:p>
    <w:p w14:paraId="69BB1E65" w14:textId="632F219B" w:rsidR="00C077F2" w:rsidRPr="00E2465D" w:rsidRDefault="00647686" w:rsidP="00647686">
      <w:pPr>
        <w:pStyle w:val="B1"/>
        <w:rPr>
          <w:noProof/>
        </w:rPr>
      </w:pPr>
      <w:r>
        <w:rPr>
          <w:lang w:val="en-US" w:eastAsia="zh-CN"/>
        </w:rPr>
        <w:t>-</w:t>
      </w:r>
      <w:r>
        <w:rPr>
          <w:lang w:val="en-US" w:eastAsia="zh-CN"/>
        </w:rPr>
        <w:tab/>
      </w:r>
      <w:r w:rsidR="00C077F2" w:rsidRPr="00355AD0">
        <w:rPr>
          <w:lang w:val="en-US" w:eastAsia="zh-CN"/>
        </w:rPr>
        <w:t>USS/UTM can provide traffic routing policies for the C2 connectivity which will be used by the 3GPP NFs for data traffic over the allocated user plane resources.</w:t>
      </w:r>
    </w:p>
    <w:bookmarkEnd w:id="1803"/>
    <w:p w14:paraId="522CAFD8" w14:textId="77777777" w:rsidR="00460E91" w:rsidRPr="00647686" w:rsidRDefault="00460E91" w:rsidP="00460E91">
      <w:pPr>
        <w:rPr>
          <w:b/>
          <w:bCs/>
        </w:rPr>
      </w:pPr>
      <w:r w:rsidRPr="00647686">
        <w:rPr>
          <w:b/>
          <w:bCs/>
        </w:rPr>
        <w:t>Other Aspects:</w:t>
      </w:r>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C711A4B"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647686" w:rsidRPr="00E2465D">
        <w:t>TS</w:t>
      </w:r>
      <w:r w:rsidR="00647686">
        <w:t> </w:t>
      </w:r>
      <w:r w:rsidR="00647686" w:rsidRPr="00E2465D">
        <w:t>36.300</w:t>
      </w:r>
      <w:r w:rsidR="00647686">
        <w:t> </w:t>
      </w:r>
      <w:r w:rsidR="00647686" w:rsidRPr="00E2465D">
        <w:t>[</w:t>
      </w:r>
      <w:r w:rsidRPr="00E2465D">
        <w:t>9] for E-UTRA, must be enabled and RAN work is needed</w:t>
      </w:r>
      <w:r w:rsidRPr="00E2465D">
        <w:rPr>
          <w:lang w:val="en-US" w:eastAsia="zh-CN"/>
        </w:rPr>
        <w:t>.</w:t>
      </w:r>
    </w:p>
    <w:p w14:paraId="690B6698" w14:textId="77777777" w:rsidR="00647686" w:rsidRPr="00647686" w:rsidRDefault="00647686" w:rsidP="00647686">
      <w:bookmarkStart w:id="1824" w:name="_Toc29021273"/>
      <w:bookmarkStart w:id="1825" w:name="_Toc31035887"/>
      <w:bookmarkStart w:id="1826" w:name="_Toc31037032"/>
      <w:bookmarkStart w:id="1827" w:name="_Toc43132138"/>
      <w:bookmarkStart w:id="1828" w:name="_Toc43193050"/>
      <w:bookmarkStart w:id="1829" w:name="_Toc44584074"/>
      <w:bookmarkStart w:id="1830" w:name="_Toc44584223"/>
      <w:bookmarkStart w:id="1831" w:name="_Toc50481938"/>
      <w:r w:rsidRPr="00647686">
        <w:br w:type="page"/>
      </w:r>
    </w:p>
    <w:p w14:paraId="1CA391A0" w14:textId="56B140AF" w:rsidR="00AD474B" w:rsidRPr="002D3C5B" w:rsidRDefault="00AD474B" w:rsidP="00647686">
      <w:pPr>
        <w:pStyle w:val="Heading9"/>
      </w:pPr>
      <w:bookmarkStart w:id="1832" w:name="_Toc54846876"/>
      <w:bookmarkStart w:id="1833" w:name="_Toc57622431"/>
      <w:bookmarkStart w:id="1834" w:name="_Toc57624146"/>
      <w:bookmarkStart w:id="1835" w:name="_Toc57625836"/>
      <w:r w:rsidRPr="002D3C5B">
        <w:lastRenderedPageBreak/>
        <w:t>Annex A:</w:t>
      </w:r>
      <w:r w:rsidRPr="002D3C5B">
        <w:br/>
      </w:r>
      <w:bookmarkEnd w:id="1824"/>
      <w:r w:rsidRPr="002D3C5B">
        <w:t>UAV Regulations</w:t>
      </w:r>
      <w:bookmarkEnd w:id="1825"/>
      <w:bookmarkEnd w:id="1826"/>
      <w:bookmarkEnd w:id="1827"/>
      <w:bookmarkEnd w:id="1828"/>
      <w:bookmarkEnd w:id="1829"/>
      <w:bookmarkEnd w:id="1830"/>
      <w:bookmarkEnd w:id="1831"/>
      <w:bookmarkEnd w:id="1832"/>
      <w:bookmarkEnd w:id="1833"/>
      <w:bookmarkEnd w:id="1834"/>
      <w:bookmarkEnd w:id="1835"/>
    </w:p>
    <w:p w14:paraId="39238769" w14:textId="7FECA3A9" w:rsidR="00AD474B" w:rsidRPr="002D3C5B" w:rsidRDefault="00AD474B" w:rsidP="002D3C5B">
      <w:pPr>
        <w:pStyle w:val="Heading1"/>
      </w:pPr>
      <w:bookmarkStart w:id="1836" w:name="_Toc31035888"/>
      <w:bookmarkStart w:id="1837" w:name="_Toc31037033"/>
      <w:bookmarkStart w:id="1838" w:name="_Toc43132139"/>
      <w:bookmarkStart w:id="1839" w:name="_Toc43193051"/>
      <w:bookmarkStart w:id="1840" w:name="_Toc44584075"/>
      <w:bookmarkStart w:id="1841" w:name="_Toc44584224"/>
      <w:bookmarkStart w:id="1842" w:name="_Toc50481939"/>
      <w:bookmarkStart w:id="1843" w:name="_Toc54846877"/>
      <w:bookmarkStart w:id="1844" w:name="_Toc57622432"/>
      <w:bookmarkStart w:id="1845" w:name="_Toc57624147"/>
      <w:bookmarkStart w:id="1846" w:name="_Toc57625837"/>
      <w:r w:rsidRPr="002D3C5B">
        <w:t>A.1</w:t>
      </w:r>
      <w:r w:rsidR="002D3C5B" w:rsidRPr="002D3C5B">
        <w:tab/>
      </w:r>
      <w:r w:rsidRPr="002D3C5B">
        <w:t>Introduction</w:t>
      </w:r>
      <w:bookmarkEnd w:id="1836"/>
      <w:bookmarkEnd w:id="1837"/>
      <w:bookmarkEnd w:id="1838"/>
      <w:bookmarkEnd w:id="1839"/>
      <w:bookmarkEnd w:id="1840"/>
      <w:bookmarkEnd w:id="1841"/>
      <w:bookmarkEnd w:id="1842"/>
      <w:bookmarkEnd w:id="1843"/>
      <w:bookmarkEnd w:id="1844"/>
      <w:bookmarkEnd w:id="1845"/>
      <w:bookmarkEnd w:id="1846"/>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847" w:name="_Toc31035889"/>
      <w:bookmarkStart w:id="1848" w:name="_Toc31037034"/>
      <w:bookmarkStart w:id="1849" w:name="_Toc43132140"/>
      <w:bookmarkStart w:id="1850" w:name="_Toc43193052"/>
      <w:bookmarkStart w:id="1851" w:name="_Toc44584076"/>
      <w:bookmarkStart w:id="1852" w:name="_Toc44584225"/>
      <w:bookmarkStart w:id="1853" w:name="_Toc50481940"/>
      <w:bookmarkStart w:id="1854" w:name="_Toc54846878"/>
      <w:bookmarkStart w:id="1855" w:name="_Toc57622433"/>
      <w:bookmarkStart w:id="1856" w:name="_Toc57624148"/>
      <w:bookmarkStart w:id="1857" w:name="_Toc57625838"/>
      <w:r w:rsidRPr="002D3C5B">
        <w:t>A.2</w:t>
      </w:r>
      <w:r w:rsidR="002D3C5B" w:rsidRPr="002D3C5B">
        <w:tab/>
      </w:r>
      <w:r w:rsidRPr="002D3C5B">
        <w:t>LAANC</w:t>
      </w:r>
      <w:bookmarkEnd w:id="1847"/>
      <w:bookmarkEnd w:id="1848"/>
      <w:bookmarkEnd w:id="1849"/>
      <w:bookmarkEnd w:id="1850"/>
      <w:bookmarkEnd w:id="1851"/>
      <w:bookmarkEnd w:id="1852"/>
      <w:bookmarkEnd w:id="1853"/>
      <w:bookmarkEnd w:id="1854"/>
      <w:bookmarkEnd w:id="1855"/>
      <w:bookmarkEnd w:id="1856"/>
      <w:bookmarkEnd w:id="1857"/>
    </w:p>
    <w:p w14:paraId="22BC6F78" w14:textId="269A4C65" w:rsidR="00AD474B" w:rsidRPr="002D3C5B" w:rsidRDefault="00AD474B" w:rsidP="00AD474B">
      <w:r w:rsidRPr="002D3C5B">
        <w:t>LAANC</w:t>
      </w:r>
      <w:r w:rsidR="00647686">
        <w:t> [</w:t>
      </w:r>
      <w:r w:rsidRPr="002D3C5B">
        <w:t>4]</w:t>
      </w:r>
      <w:r w:rsidR="00647686">
        <w:t xml:space="preserve"> </w:t>
      </w:r>
      <w:r w:rsidRPr="002D3C5B">
        <w:t>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858" w:name="_Toc31035890"/>
      <w:bookmarkStart w:id="1859" w:name="_Toc31037035"/>
      <w:bookmarkStart w:id="1860" w:name="_Toc43132141"/>
      <w:bookmarkStart w:id="1861" w:name="_Toc43193053"/>
      <w:bookmarkStart w:id="1862" w:name="_Toc44584077"/>
      <w:bookmarkStart w:id="1863" w:name="_Toc44584226"/>
      <w:bookmarkStart w:id="1864" w:name="_Toc50481941"/>
      <w:bookmarkStart w:id="1865" w:name="_Toc54846879"/>
      <w:bookmarkStart w:id="1866" w:name="_Toc57622434"/>
      <w:bookmarkStart w:id="1867" w:name="_Toc57624149"/>
      <w:bookmarkStart w:id="1868" w:name="_Toc57625839"/>
      <w:r w:rsidRPr="002D3C5B">
        <w:t>A.3</w:t>
      </w:r>
      <w:r w:rsidR="002D3C5B" w:rsidRPr="002D3C5B">
        <w:tab/>
      </w:r>
      <w:r w:rsidR="00AD474B" w:rsidRPr="002D3C5B">
        <w:t>ARC</w:t>
      </w:r>
      <w:bookmarkEnd w:id="1858"/>
      <w:bookmarkEnd w:id="1859"/>
      <w:bookmarkEnd w:id="1860"/>
      <w:bookmarkEnd w:id="1861"/>
      <w:bookmarkEnd w:id="1862"/>
      <w:bookmarkEnd w:id="1863"/>
      <w:bookmarkEnd w:id="1864"/>
      <w:bookmarkEnd w:id="1865"/>
      <w:bookmarkEnd w:id="1866"/>
      <w:bookmarkEnd w:id="1867"/>
      <w:bookmarkEnd w:id="1868"/>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869" w:name="_Toc31035891"/>
      <w:bookmarkStart w:id="1870" w:name="_Toc31037036"/>
      <w:bookmarkStart w:id="1871" w:name="_Toc43132142"/>
      <w:bookmarkStart w:id="1872" w:name="_Toc43193054"/>
      <w:bookmarkStart w:id="1873" w:name="_Toc44584078"/>
      <w:bookmarkStart w:id="1874" w:name="_Toc44584227"/>
      <w:bookmarkStart w:id="1875" w:name="_Toc50481942"/>
      <w:bookmarkStart w:id="1876" w:name="_Toc54846880"/>
      <w:bookmarkStart w:id="1877" w:name="_Toc57622435"/>
      <w:bookmarkStart w:id="1878" w:name="_Toc57624150"/>
      <w:bookmarkStart w:id="1879" w:name="_Toc57625840"/>
      <w:r w:rsidRPr="002D3C5B">
        <w:t>A.4</w:t>
      </w:r>
      <w:r w:rsidR="002D3C5B" w:rsidRPr="002D3C5B">
        <w:tab/>
      </w:r>
      <w:r w:rsidR="00AD474B" w:rsidRPr="002D3C5B">
        <w:t>ASTM F38</w:t>
      </w:r>
      <w:bookmarkEnd w:id="1869"/>
      <w:bookmarkEnd w:id="1870"/>
      <w:bookmarkEnd w:id="1871"/>
      <w:bookmarkEnd w:id="1872"/>
      <w:bookmarkEnd w:id="1873"/>
      <w:bookmarkEnd w:id="1874"/>
      <w:bookmarkEnd w:id="1875"/>
      <w:bookmarkEnd w:id="1876"/>
      <w:bookmarkEnd w:id="1877"/>
      <w:bookmarkEnd w:id="1878"/>
      <w:bookmarkEnd w:id="1879"/>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880" w:name="_Toc31035892"/>
      <w:bookmarkStart w:id="1881" w:name="_Toc31037037"/>
      <w:bookmarkStart w:id="1882" w:name="_Toc43132143"/>
      <w:bookmarkStart w:id="1883" w:name="_Toc43193055"/>
      <w:bookmarkStart w:id="1884" w:name="_Toc44584079"/>
      <w:bookmarkStart w:id="1885" w:name="_Toc44584228"/>
      <w:bookmarkStart w:id="1886" w:name="_Toc50481943"/>
      <w:bookmarkStart w:id="1887" w:name="_Toc54846881"/>
      <w:bookmarkStart w:id="1888" w:name="_Toc57622436"/>
      <w:bookmarkStart w:id="1889" w:name="_Toc57624151"/>
      <w:bookmarkStart w:id="1890" w:name="_Toc57625841"/>
      <w:r w:rsidRPr="002D3C5B">
        <w:lastRenderedPageBreak/>
        <w:t>A.5</w:t>
      </w:r>
      <w:r w:rsidR="002D3C5B" w:rsidRPr="002D3C5B">
        <w:tab/>
      </w:r>
      <w:r w:rsidR="00AD474B" w:rsidRPr="002D3C5B">
        <w:t>FAA regulations on Remote Identification</w:t>
      </w:r>
      <w:bookmarkEnd w:id="1880"/>
      <w:bookmarkEnd w:id="1881"/>
      <w:bookmarkEnd w:id="1882"/>
      <w:bookmarkEnd w:id="1883"/>
      <w:bookmarkEnd w:id="1884"/>
      <w:bookmarkEnd w:id="1885"/>
      <w:bookmarkEnd w:id="1886"/>
      <w:bookmarkEnd w:id="1887"/>
      <w:bookmarkEnd w:id="1888"/>
      <w:bookmarkEnd w:id="1889"/>
      <w:bookmarkEnd w:id="1890"/>
    </w:p>
    <w:p w14:paraId="305A33D4" w14:textId="00763BEE" w:rsidR="00AD474B" w:rsidRPr="00647686" w:rsidRDefault="00AD474B" w:rsidP="00AD474B">
      <w:pPr>
        <w:rPr>
          <w:rFonts w:eastAsia="SimSun"/>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pPr>
      <w:bookmarkStart w:id="1891" w:name="_Toc54846882"/>
      <w:bookmarkStart w:id="1892" w:name="_Toc57622437"/>
      <w:bookmarkStart w:id="1893" w:name="_Toc57624152"/>
      <w:bookmarkStart w:id="1894" w:name="_Toc57625842"/>
      <w:r>
        <w:lastRenderedPageBreak/>
        <w:t>A.</w:t>
      </w:r>
      <w:r w:rsidR="00F14354">
        <w:rPr>
          <w:rFonts w:eastAsiaTheme="minorEastAsia"/>
          <w:lang w:eastAsia="zh-CN"/>
        </w:rPr>
        <w:t>6</w:t>
      </w:r>
      <w:r w:rsidRPr="002D3C5B">
        <w:tab/>
      </w:r>
      <w:r>
        <w:t>C</w:t>
      </w:r>
      <w:r w:rsidRPr="002D3C5B">
        <w:t>AA</w:t>
      </w:r>
      <w:r>
        <w:t>C</w:t>
      </w:r>
      <w:r w:rsidRPr="002D3C5B">
        <w:t xml:space="preserve"> regulations on </w:t>
      </w:r>
      <w:r>
        <w:t>Flight Information Reporting</w:t>
      </w:r>
      <w:bookmarkEnd w:id="1891"/>
      <w:bookmarkEnd w:id="1892"/>
      <w:bookmarkEnd w:id="1893"/>
      <w:bookmarkEnd w:id="1894"/>
    </w:p>
    <w:p w14:paraId="6044D680" w14:textId="40B83764" w:rsidR="009F1B44" w:rsidRDefault="009F1B44" w:rsidP="00647686">
      <w:pPr>
        <w:rPr>
          <w:rFonts w:eastAsia="SimSun"/>
          <w:lang w:eastAsia="zh-CN"/>
        </w:rPr>
      </w:pPr>
      <w:r>
        <w:rPr>
          <w:rFonts w:eastAsia="SimSun"/>
          <w:lang w:eastAsia="zh-CN"/>
        </w:rPr>
        <w:t xml:space="preserve">The Civil Aviation Administration of China (CAAC) has published </w:t>
      </w:r>
      <w:r>
        <w:rPr>
          <w:rFonts w:eastAsia="DengXian"/>
        </w:rPr>
        <w:t>CAAC Data specifications of unmanned aircraft cloud system</w:t>
      </w:r>
      <w:r w:rsidR="00A75FB8">
        <w:rPr>
          <w:rFonts w:eastAsia="SimSun"/>
          <w:lang w:eastAsia="zh-CN"/>
        </w:rPr>
        <w:t> </w:t>
      </w:r>
      <w:r>
        <w:rPr>
          <w:rFonts w:eastAsia="SimSun"/>
          <w:lang w:eastAsia="zh-CN"/>
        </w:rPr>
        <w:t>[15]</w:t>
      </w:r>
      <w:r>
        <w:rPr>
          <w:rFonts w:eastAsia="SimSun" w:hint="eastAsia"/>
          <w:lang w:eastAsia="zh-CN"/>
        </w:rPr>
        <w:t xml:space="preserve">, which stipulates the data reporting requirements of UAVs </w:t>
      </w:r>
      <w:r>
        <w:rPr>
          <w:rFonts w:eastAsia="SimSun"/>
          <w:lang w:eastAsia="zh-CN"/>
        </w:rPr>
        <w:t>during the flight.</w:t>
      </w:r>
    </w:p>
    <w:p w14:paraId="00997E5A" w14:textId="7F2FEC25" w:rsidR="003D21BF" w:rsidRDefault="003D21BF" w:rsidP="00647686">
      <w:pPr>
        <w:rPr>
          <w:rFonts w:eastAsia="SimSun"/>
          <w:lang w:eastAsia="zh-CN"/>
        </w:rPr>
      </w:pPr>
      <w:r>
        <w:rPr>
          <w:rFonts w:eastAsia="SimSun"/>
          <w:lang w:eastAsia="zh-CN"/>
        </w:rPr>
        <w:t>I</w:t>
      </w:r>
      <w:r>
        <w:rPr>
          <w:rFonts w:eastAsia="SimSun" w:hint="eastAsia"/>
          <w:lang w:eastAsia="zh-CN"/>
        </w:rPr>
        <w:t xml:space="preserve">n </w:t>
      </w:r>
      <w:r w:rsidR="00A75FB8">
        <w:rPr>
          <w:rFonts w:eastAsia="SimSun"/>
          <w:lang w:eastAsia="zh-CN"/>
        </w:rPr>
        <w:t>CAAC UAV cloud system data specification </w:t>
      </w:r>
      <w:r>
        <w:rPr>
          <w:rFonts w:eastAsia="SimSun" w:hint="eastAsia"/>
          <w:lang w:eastAsia="zh-CN"/>
        </w:rPr>
        <w:t>[15] the definition of UOM i.e. civi</w:t>
      </w:r>
      <w:r>
        <w:rPr>
          <w:rFonts w:eastAsia="SimSun"/>
          <w:lang w:eastAsia="zh-CN"/>
        </w:rPr>
        <w:t>lian</w:t>
      </w:r>
      <w:r>
        <w:rPr>
          <w:rFonts w:eastAsia="SimSun" w:hint="eastAsia"/>
          <w:lang w:eastAsia="zh-CN"/>
        </w:rPr>
        <w:t xml:space="preserve"> UAS operation management system is introduced, which almost the same as UTM.</w:t>
      </w:r>
    </w:p>
    <w:p w14:paraId="4BE5C55D" w14:textId="131BD92E" w:rsidR="009F1B44" w:rsidRDefault="009F1B44">
      <w:pPr>
        <w:rPr>
          <w:rFonts w:eastAsia="DengXian"/>
        </w:rPr>
      </w:pPr>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 xml:space="preserve">(e.g. UAV </w:t>
      </w:r>
      <w:r w:rsidR="003D21BF">
        <w:rPr>
          <w:rFonts w:eastAsia="DengXian"/>
          <w:lang w:eastAsia="zh-CN"/>
        </w:rPr>
        <w:t>flight order ID</w:t>
      </w:r>
      <w:r w:rsidRPr="00F63153">
        <w:rPr>
          <w:rFonts w:eastAsia="DengXian"/>
          <w:lang w:eastAsia="zh-CN"/>
        </w:rPr>
        <w:t xml:space="preserve">, </w:t>
      </w:r>
      <w:r w:rsidR="003D21BF">
        <w:rPr>
          <w:rFonts w:eastAsia="DengXian"/>
          <w:lang w:eastAsia="zh-CN"/>
        </w:rPr>
        <w:t xml:space="preserve">UAV Manufacture ID, UAS ID, </w:t>
      </w:r>
      <w:r w:rsidRPr="00F63153">
        <w:rPr>
          <w:rFonts w:eastAsia="DengXian"/>
          <w:lang w:eastAsia="zh-CN"/>
        </w:rPr>
        <w:t xml:space="preserve">Timestamp, flight </w:t>
      </w:r>
      <w:r w:rsidR="003D21BF">
        <w:rPr>
          <w:rFonts w:eastAsia="DengXian"/>
          <w:lang w:eastAsia="zh-CN"/>
        </w:rPr>
        <w:t>time</w:t>
      </w:r>
      <w:r w:rsidRPr="00F63153">
        <w:rPr>
          <w:rFonts w:eastAsia="DengXian"/>
          <w:lang w:eastAsia="zh-CN"/>
        </w:rPr>
        <w:t xml:space="preserve">, </w:t>
      </w:r>
      <w:r w:rsidR="003D21BF">
        <w:rPr>
          <w:rFonts w:eastAsia="DengXian"/>
          <w:lang w:eastAsia="zh-CN"/>
        </w:rPr>
        <w:t>coordinate, longitude, latitude, altitude, height, real time speed, flight path angle,</w:t>
      </w:r>
      <w:r w:rsidR="003D21BF" w:rsidRPr="00F63153">
        <w:rPr>
          <w:rFonts w:eastAsia="DengXian"/>
          <w:lang w:eastAsia="zh-CN"/>
        </w:rPr>
        <w:t xml:space="preserve"> </w:t>
      </w:r>
      <w:r w:rsidRPr="00F63153">
        <w:rPr>
          <w:rFonts w:eastAsia="DengXian"/>
          <w:lang w:eastAsia="zh-CN"/>
        </w:rPr>
        <w:t>etc.</w:t>
      </w:r>
      <w:r w:rsidR="003D21BF">
        <w:rPr>
          <w:rFonts w:eastAsia="DengXian"/>
          <w:lang w:eastAsia="zh-CN"/>
        </w:rPr>
        <w:t xml:space="preserve"> </w:t>
      </w:r>
      <w:r w:rsidR="00A75FB8">
        <w:rPr>
          <w:rFonts w:eastAsia="DengXian"/>
          <w:lang w:eastAsia="zh-CN"/>
        </w:rPr>
        <w:t>(CAAC Regulations on the Management of Flight Dynamic Data of Light and Small Civil UAVs </w:t>
      </w:r>
      <w:r w:rsidR="003D21BF">
        <w:rPr>
          <w:rFonts w:eastAsia="DengXian"/>
          <w:lang w:eastAsia="zh-CN"/>
        </w:rPr>
        <w:t>[16]</w:t>
      </w:r>
      <w:r w:rsidR="00A75FB8">
        <w:rPr>
          <w:rFonts w:eastAsia="DengXian"/>
          <w:lang w:eastAsia="zh-CN"/>
        </w:rPr>
        <w:t>)</w:t>
      </w:r>
      <w:r w:rsidRPr="00F63153">
        <w:rPr>
          <w:rFonts w:eastAsia="DengXian"/>
          <w:lang w:eastAsia="zh-CN"/>
        </w:rPr>
        <w:t>)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p>
    <w:p w14:paraId="283D4CB6" w14:textId="48D16AF5" w:rsidR="009F1B44" w:rsidRDefault="009F1B44" w:rsidP="00647686">
      <w:r>
        <w:rPr>
          <w:rFonts w:eastAsia="DengXian"/>
        </w:rPr>
        <w:t>To support the above requirements, the data link for the flight information reporting needs to be maintained during the UAV flight.</w:t>
      </w:r>
    </w:p>
    <w:p w14:paraId="39882177" w14:textId="2D6574C4" w:rsidR="00080512" w:rsidRPr="002D3C5B" w:rsidRDefault="00080512" w:rsidP="008058D5">
      <w:pPr>
        <w:pStyle w:val="Heading9"/>
      </w:pPr>
      <w:r w:rsidRPr="002D3C5B">
        <w:br w:type="page"/>
      </w:r>
      <w:bookmarkStart w:id="1895" w:name="_Toc21087551"/>
      <w:bookmarkStart w:id="1896" w:name="_Toc23326084"/>
      <w:bookmarkStart w:id="1897" w:name="_Toc23517603"/>
      <w:bookmarkStart w:id="1898" w:name="_Toc23519162"/>
      <w:bookmarkStart w:id="1899" w:name="_Toc25971154"/>
      <w:bookmarkStart w:id="1900" w:name="_Toc25971398"/>
      <w:bookmarkStart w:id="1901" w:name="_Toc26360322"/>
      <w:bookmarkStart w:id="1902" w:name="_Toc26360391"/>
      <w:bookmarkStart w:id="1903" w:name="_Toc31035893"/>
      <w:bookmarkStart w:id="1904" w:name="_Toc31037038"/>
      <w:bookmarkStart w:id="1905" w:name="_Toc43132144"/>
      <w:bookmarkStart w:id="1906" w:name="_Toc43193056"/>
      <w:bookmarkStart w:id="1907" w:name="_Toc44584080"/>
      <w:bookmarkStart w:id="1908" w:name="_Toc44584229"/>
      <w:bookmarkStart w:id="1909" w:name="_Toc50481944"/>
      <w:bookmarkStart w:id="1910" w:name="_Toc54846883"/>
      <w:bookmarkStart w:id="1911" w:name="_Toc57622438"/>
      <w:bookmarkStart w:id="1912" w:name="_Toc57624153"/>
      <w:bookmarkStart w:id="1913" w:name="_Toc57625843"/>
      <w:r w:rsidRPr="002D3C5B">
        <w:lastRenderedPageBreak/>
        <w:t xml:space="preserve">Annex </w:t>
      </w:r>
      <w:r w:rsidR="00AD474B" w:rsidRPr="002D3C5B">
        <w:t>B</w:t>
      </w:r>
      <w:r w:rsidRPr="002D3C5B">
        <w:t>:</w:t>
      </w:r>
      <w:r w:rsidRPr="002D3C5B">
        <w:br/>
        <w:t>Change history</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914" w:name="historyclause"/>
            <w:bookmarkEnd w:id="1914"/>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647686" w:rsidRPr="00647686" w14:paraId="5E63A7BA" w14:textId="77777777" w:rsidTr="00A4271D">
        <w:tc>
          <w:tcPr>
            <w:tcW w:w="800" w:type="dxa"/>
            <w:shd w:val="solid" w:color="FFFFFF" w:fill="auto"/>
          </w:tcPr>
          <w:p w14:paraId="3ED4601D" w14:textId="52EB469B" w:rsidR="003C3971" w:rsidRPr="00647686" w:rsidRDefault="00E31168" w:rsidP="00647686">
            <w:pPr>
              <w:pStyle w:val="TAC"/>
              <w:rPr>
                <w:color w:val="0000FF"/>
                <w:sz w:val="16"/>
                <w:szCs w:val="16"/>
              </w:rPr>
            </w:pPr>
            <w:r w:rsidRPr="00647686">
              <w:rPr>
                <w:color w:val="0000FF"/>
                <w:sz w:val="16"/>
                <w:szCs w:val="16"/>
              </w:rPr>
              <w:t>20</w:t>
            </w:r>
            <w:r w:rsidR="00B214A7" w:rsidRPr="00647686">
              <w:rPr>
                <w:color w:val="0000FF"/>
                <w:sz w:val="16"/>
                <w:szCs w:val="16"/>
              </w:rPr>
              <w:t>20</w:t>
            </w:r>
            <w:r w:rsidRPr="00647686">
              <w:rPr>
                <w:color w:val="0000FF"/>
                <w:sz w:val="16"/>
                <w:szCs w:val="16"/>
              </w:rPr>
              <w:t>-</w:t>
            </w:r>
            <w:r w:rsidR="00B214A7" w:rsidRPr="00647686">
              <w:rPr>
                <w:color w:val="0000FF"/>
                <w:sz w:val="16"/>
                <w:szCs w:val="16"/>
              </w:rPr>
              <w:t>01</w:t>
            </w:r>
          </w:p>
        </w:tc>
        <w:tc>
          <w:tcPr>
            <w:tcW w:w="800" w:type="dxa"/>
            <w:shd w:val="solid" w:color="FFFFFF" w:fill="auto"/>
          </w:tcPr>
          <w:p w14:paraId="74781B96" w14:textId="793FC712" w:rsidR="003C3971" w:rsidRPr="00647686" w:rsidRDefault="00E31168" w:rsidP="00647686">
            <w:pPr>
              <w:pStyle w:val="TAC"/>
              <w:rPr>
                <w:color w:val="0000FF"/>
                <w:sz w:val="16"/>
                <w:szCs w:val="16"/>
              </w:rPr>
            </w:pPr>
            <w:r w:rsidRPr="00647686">
              <w:rPr>
                <w:color w:val="0000FF"/>
                <w:sz w:val="16"/>
                <w:szCs w:val="16"/>
              </w:rPr>
              <w:t>SA2#13</w:t>
            </w:r>
            <w:r w:rsidR="00B214A7" w:rsidRPr="00647686">
              <w:rPr>
                <w:color w:val="0000FF"/>
                <w:sz w:val="16"/>
                <w:szCs w:val="16"/>
              </w:rPr>
              <w:t>6AH</w:t>
            </w:r>
          </w:p>
        </w:tc>
        <w:tc>
          <w:tcPr>
            <w:tcW w:w="1094" w:type="dxa"/>
            <w:shd w:val="solid" w:color="FFFFFF" w:fill="auto"/>
          </w:tcPr>
          <w:p w14:paraId="3EC74EA4" w14:textId="3D67412B" w:rsidR="003C3971" w:rsidRPr="00647686" w:rsidRDefault="00DA46F9" w:rsidP="00647686">
            <w:pPr>
              <w:pStyle w:val="TAC"/>
              <w:rPr>
                <w:color w:val="0000FF"/>
                <w:sz w:val="16"/>
                <w:szCs w:val="16"/>
              </w:rPr>
            </w:pPr>
            <w:r w:rsidRPr="00647686">
              <w:rPr>
                <w:color w:val="0000FF"/>
                <w:sz w:val="16"/>
                <w:szCs w:val="16"/>
              </w:rPr>
              <w:t>S2-</w:t>
            </w:r>
            <w:r w:rsidR="00B214A7" w:rsidRPr="00647686">
              <w:rPr>
                <w:color w:val="0000FF"/>
                <w:sz w:val="16"/>
                <w:szCs w:val="16"/>
              </w:rPr>
              <w:t>2001460</w:t>
            </w:r>
          </w:p>
        </w:tc>
        <w:tc>
          <w:tcPr>
            <w:tcW w:w="425" w:type="dxa"/>
            <w:shd w:val="solid" w:color="FFFFFF" w:fill="auto"/>
          </w:tcPr>
          <w:p w14:paraId="7F20BADF" w14:textId="00D7F661"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25AE004A" w14:textId="52A6AAFB"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1F4DD35A" w14:textId="2EDEC133" w:rsidR="003C3971" w:rsidRPr="00647686" w:rsidRDefault="00E31168" w:rsidP="00647686">
            <w:pPr>
              <w:pStyle w:val="TAC"/>
              <w:rPr>
                <w:color w:val="0000FF"/>
                <w:sz w:val="16"/>
                <w:szCs w:val="16"/>
              </w:rPr>
            </w:pPr>
            <w:r w:rsidRPr="00647686">
              <w:rPr>
                <w:color w:val="0000FF"/>
                <w:sz w:val="16"/>
                <w:szCs w:val="16"/>
              </w:rPr>
              <w:t>-</w:t>
            </w:r>
          </w:p>
        </w:tc>
        <w:tc>
          <w:tcPr>
            <w:tcW w:w="4962" w:type="dxa"/>
            <w:shd w:val="solid" w:color="FFFFFF" w:fill="auto"/>
          </w:tcPr>
          <w:p w14:paraId="07B1ED94" w14:textId="1145D28E" w:rsidR="003C3971" w:rsidRPr="00647686" w:rsidRDefault="00E31168" w:rsidP="00647686">
            <w:pPr>
              <w:pStyle w:val="TAL"/>
              <w:rPr>
                <w:color w:val="0000FF"/>
                <w:sz w:val="16"/>
                <w:szCs w:val="16"/>
              </w:rPr>
            </w:pPr>
            <w:r w:rsidRPr="00647686">
              <w:rPr>
                <w:color w:val="0000FF"/>
                <w:sz w:val="16"/>
                <w:szCs w:val="16"/>
              </w:rPr>
              <w:t>Proposed skeleton agreed at S2#135</w:t>
            </w:r>
          </w:p>
        </w:tc>
        <w:tc>
          <w:tcPr>
            <w:tcW w:w="708" w:type="dxa"/>
            <w:shd w:val="solid" w:color="FFFFFF" w:fill="auto"/>
          </w:tcPr>
          <w:p w14:paraId="4FF3FDFD" w14:textId="4E22399E" w:rsidR="003C3971" w:rsidRPr="00647686" w:rsidRDefault="00E31168" w:rsidP="00647686">
            <w:pPr>
              <w:pStyle w:val="TAC"/>
              <w:rPr>
                <w:color w:val="0000FF"/>
                <w:sz w:val="16"/>
                <w:szCs w:val="16"/>
              </w:rPr>
            </w:pPr>
            <w:r w:rsidRPr="00647686">
              <w:rPr>
                <w:color w:val="0000FF"/>
                <w:sz w:val="16"/>
                <w:szCs w:val="16"/>
              </w:rPr>
              <w:t>0.0.0</w:t>
            </w:r>
          </w:p>
        </w:tc>
      </w:tr>
      <w:tr w:rsidR="00F669A2" w:rsidRPr="00647686" w14:paraId="55363766" w14:textId="77777777" w:rsidTr="00DA29AA">
        <w:tc>
          <w:tcPr>
            <w:tcW w:w="800" w:type="dxa"/>
            <w:shd w:val="solid" w:color="FFFFFF" w:fill="auto"/>
          </w:tcPr>
          <w:p w14:paraId="5B7F9AA4" w14:textId="77777777" w:rsidR="000602F7" w:rsidRPr="00647686" w:rsidRDefault="000602F7" w:rsidP="00647686">
            <w:pPr>
              <w:pStyle w:val="TAC"/>
              <w:rPr>
                <w:sz w:val="16"/>
                <w:szCs w:val="16"/>
              </w:rPr>
            </w:pPr>
            <w:r w:rsidRPr="00647686">
              <w:rPr>
                <w:sz w:val="16"/>
                <w:szCs w:val="16"/>
              </w:rPr>
              <w:t>2020-01</w:t>
            </w:r>
          </w:p>
        </w:tc>
        <w:tc>
          <w:tcPr>
            <w:tcW w:w="800" w:type="dxa"/>
            <w:shd w:val="solid" w:color="FFFFFF" w:fill="auto"/>
          </w:tcPr>
          <w:p w14:paraId="495C5F91" w14:textId="77777777" w:rsidR="000602F7" w:rsidRPr="00647686" w:rsidRDefault="000602F7" w:rsidP="00647686">
            <w:pPr>
              <w:pStyle w:val="TAC"/>
              <w:rPr>
                <w:sz w:val="16"/>
                <w:szCs w:val="16"/>
              </w:rPr>
            </w:pPr>
            <w:r w:rsidRPr="00647686">
              <w:rPr>
                <w:sz w:val="16"/>
                <w:szCs w:val="16"/>
              </w:rPr>
              <w:t>SA2#136AH</w:t>
            </w:r>
          </w:p>
        </w:tc>
        <w:tc>
          <w:tcPr>
            <w:tcW w:w="1094" w:type="dxa"/>
            <w:shd w:val="solid" w:color="FFFFFF" w:fill="auto"/>
          </w:tcPr>
          <w:p w14:paraId="77CB1D48" w14:textId="77777777" w:rsidR="000602F7" w:rsidRPr="00647686" w:rsidRDefault="000602F7" w:rsidP="00647686">
            <w:pPr>
              <w:pStyle w:val="TAC"/>
              <w:rPr>
                <w:sz w:val="16"/>
                <w:szCs w:val="16"/>
              </w:rPr>
            </w:pPr>
          </w:p>
        </w:tc>
        <w:tc>
          <w:tcPr>
            <w:tcW w:w="425" w:type="dxa"/>
            <w:shd w:val="solid" w:color="FFFFFF" w:fill="auto"/>
          </w:tcPr>
          <w:p w14:paraId="462F4AAB" w14:textId="77777777" w:rsidR="000602F7" w:rsidRPr="00647686" w:rsidRDefault="000602F7" w:rsidP="00647686">
            <w:pPr>
              <w:pStyle w:val="TAC"/>
              <w:rPr>
                <w:sz w:val="16"/>
                <w:szCs w:val="16"/>
              </w:rPr>
            </w:pPr>
          </w:p>
        </w:tc>
        <w:tc>
          <w:tcPr>
            <w:tcW w:w="425" w:type="dxa"/>
            <w:shd w:val="solid" w:color="FFFFFF" w:fill="auto"/>
          </w:tcPr>
          <w:p w14:paraId="1F50512C" w14:textId="77777777" w:rsidR="000602F7" w:rsidRPr="00647686" w:rsidRDefault="000602F7" w:rsidP="00647686">
            <w:pPr>
              <w:pStyle w:val="TAC"/>
              <w:rPr>
                <w:sz w:val="16"/>
                <w:szCs w:val="16"/>
              </w:rPr>
            </w:pPr>
          </w:p>
        </w:tc>
        <w:tc>
          <w:tcPr>
            <w:tcW w:w="425" w:type="dxa"/>
            <w:shd w:val="solid" w:color="FFFFFF" w:fill="auto"/>
          </w:tcPr>
          <w:p w14:paraId="6746D0A9" w14:textId="77777777" w:rsidR="000602F7" w:rsidRPr="00647686" w:rsidRDefault="000602F7" w:rsidP="00647686">
            <w:pPr>
              <w:pStyle w:val="TAC"/>
              <w:rPr>
                <w:sz w:val="16"/>
                <w:szCs w:val="16"/>
              </w:rPr>
            </w:pPr>
          </w:p>
        </w:tc>
        <w:tc>
          <w:tcPr>
            <w:tcW w:w="4962" w:type="dxa"/>
            <w:shd w:val="solid" w:color="FFFFFF" w:fill="auto"/>
          </w:tcPr>
          <w:p w14:paraId="22BFCEC5" w14:textId="7224142E" w:rsidR="000602F7" w:rsidRPr="00647686" w:rsidRDefault="000602F7" w:rsidP="00647686">
            <w:pPr>
              <w:pStyle w:val="TAL"/>
              <w:rPr>
                <w:sz w:val="16"/>
                <w:szCs w:val="16"/>
              </w:rPr>
            </w:pPr>
            <w:r w:rsidRPr="00647686">
              <w:rPr>
                <w:sz w:val="16"/>
                <w:szCs w:val="16"/>
              </w:rPr>
              <w:t>S2-2001643, S2-2001462, S2-2001645, S2-2001464, S2-2001646, S2-20</w:t>
            </w:r>
            <w:r w:rsidR="00470617" w:rsidRPr="00647686">
              <w:rPr>
                <w:sz w:val="16"/>
                <w:szCs w:val="16"/>
              </w:rPr>
              <w:t>01724, S2-2001725</w:t>
            </w:r>
            <w:r w:rsidR="00AD474B" w:rsidRPr="00647686">
              <w:rPr>
                <w:sz w:val="16"/>
                <w:szCs w:val="16"/>
              </w:rPr>
              <w:t>. Hanging paragraph cleared in annex.</w:t>
            </w:r>
            <w:r w:rsidR="006A3C5F" w:rsidRPr="00647686">
              <w:rPr>
                <w:sz w:val="16"/>
                <w:szCs w:val="16"/>
              </w:rPr>
              <w:t xml:space="preserve"> Corrected two clear editorials in P-CRs.</w:t>
            </w:r>
          </w:p>
        </w:tc>
        <w:tc>
          <w:tcPr>
            <w:tcW w:w="708" w:type="dxa"/>
            <w:shd w:val="solid" w:color="FFFFFF" w:fill="auto"/>
          </w:tcPr>
          <w:p w14:paraId="336C1A35" w14:textId="77777777" w:rsidR="000602F7" w:rsidRPr="00647686" w:rsidRDefault="000602F7" w:rsidP="00647686">
            <w:pPr>
              <w:pStyle w:val="TAC"/>
              <w:rPr>
                <w:sz w:val="16"/>
                <w:szCs w:val="16"/>
              </w:rPr>
            </w:pPr>
            <w:r w:rsidRPr="00647686">
              <w:rPr>
                <w:sz w:val="16"/>
                <w:szCs w:val="16"/>
              </w:rPr>
              <w:t>0.1.0</w:t>
            </w:r>
          </w:p>
        </w:tc>
      </w:tr>
      <w:tr w:rsidR="00F669A2" w:rsidRPr="00647686" w14:paraId="2B7C5F46" w14:textId="77777777" w:rsidTr="0069240C">
        <w:trPr>
          <w:trHeight w:val="306"/>
        </w:trPr>
        <w:tc>
          <w:tcPr>
            <w:tcW w:w="800" w:type="dxa"/>
            <w:shd w:val="solid" w:color="FFFFFF" w:fill="auto"/>
          </w:tcPr>
          <w:p w14:paraId="0F47389F" w14:textId="77777777" w:rsidR="00936BEF" w:rsidRPr="00647686" w:rsidRDefault="00936BEF" w:rsidP="00647686">
            <w:pPr>
              <w:pStyle w:val="TAC"/>
              <w:rPr>
                <w:sz w:val="16"/>
                <w:szCs w:val="16"/>
              </w:rPr>
            </w:pPr>
            <w:r w:rsidRPr="00647686">
              <w:rPr>
                <w:sz w:val="16"/>
                <w:szCs w:val="16"/>
              </w:rPr>
              <w:t>2020-06</w:t>
            </w:r>
          </w:p>
        </w:tc>
        <w:tc>
          <w:tcPr>
            <w:tcW w:w="800" w:type="dxa"/>
            <w:shd w:val="solid" w:color="FFFFFF" w:fill="auto"/>
          </w:tcPr>
          <w:p w14:paraId="3A53DBA4" w14:textId="77777777" w:rsidR="00936BEF" w:rsidRPr="00647686" w:rsidRDefault="00936BEF" w:rsidP="00647686">
            <w:pPr>
              <w:pStyle w:val="TAC"/>
              <w:rPr>
                <w:sz w:val="16"/>
                <w:szCs w:val="16"/>
              </w:rPr>
            </w:pPr>
            <w:r w:rsidRPr="00647686">
              <w:rPr>
                <w:sz w:val="16"/>
                <w:szCs w:val="16"/>
              </w:rPr>
              <w:t>SA2#139E</w:t>
            </w:r>
          </w:p>
        </w:tc>
        <w:tc>
          <w:tcPr>
            <w:tcW w:w="1094" w:type="dxa"/>
            <w:shd w:val="solid" w:color="FFFFFF" w:fill="auto"/>
          </w:tcPr>
          <w:p w14:paraId="3E1DFF0A" w14:textId="77777777" w:rsidR="00936BEF" w:rsidRPr="00647686" w:rsidRDefault="00936BEF" w:rsidP="00647686">
            <w:pPr>
              <w:pStyle w:val="TAC"/>
              <w:rPr>
                <w:sz w:val="16"/>
                <w:szCs w:val="16"/>
              </w:rPr>
            </w:pPr>
          </w:p>
        </w:tc>
        <w:tc>
          <w:tcPr>
            <w:tcW w:w="425" w:type="dxa"/>
            <w:shd w:val="solid" w:color="FFFFFF" w:fill="auto"/>
          </w:tcPr>
          <w:p w14:paraId="1FCE0205" w14:textId="77777777" w:rsidR="00936BEF" w:rsidRPr="00647686" w:rsidRDefault="00936BEF" w:rsidP="00647686">
            <w:pPr>
              <w:pStyle w:val="TAC"/>
              <w:rPr>
                <w:sz w:val="16"/>
                <w:szCs w:val="16"/>
              </w:rPr>
            </w:pPr>
          </w:p>
        </w:tc>
        <w:tc>
          <w:tcPr>
            <w:tcW w:w="425" w:type="dxa"/>
            <w:shd w:val="solid" w:color="FFFFFF" w:fill="auto"/>
          </w:tcPr>
          <w:p w14:paraId="3D30360F" w14:textId="77777777" w:rsidR="00936BEF" w:rsidRPr="00647686" w:rsidRDefault="00936BEF" w:rsidP="00647686">
            <w:pPr>
              <w:pStyle w:val="TAC"/>
              <w:rPr>
                <w:sz w:val="16"/>
                <w:szCs w:val="16"/>
              </w:rPr>
            </w:pPr>
          </w:p>
        </w:tc>
        <w:tc>
          <w:tcPr>
            <w:tcW w:w="425" w:type="dxa"/>
            <w:shd w:val="solid" w:color="FFFFFF" w:fill="auto"/>
          </w:tcPr>
          <w:p w14:paraId="7D96B8C9" w14:textId="77777777" w:rsidR="00936BEF" w:rsidRPr="00647686" w:rsidRDefault="00936BEF" w:rsidP="00647686">
            <w:pPr>
              <w:pStyle w:val="TAC"/>
              <w:rPr>
                <w:sz w:val="16"/>
                <w:szCs w:val="16"/>
              </w:rPr>
            </w:pPr>
          </w:p>
        </w:tc>
        <w:tc>
          <w:tcPr>
            <w:tcW w:w="4962" w:type="dxa"/>
            <w:shd w:val="solid" w:color="FFFFFF" w:fill="auto"/>
          </w:tcPr>
          <w:p w14:paraId="06325DF1" w14:textId="7FC53ED6" w:rsidR="00936BEF" w:rsidRPr="00647686" w:rsidRDefault="00936BEF" w:rsidP="00647686">
            <w:pPr>
              <w:pStyle w:val="TAL"/>
              <w:rPr>
                <w:sz w:val="16"/>
                <w:szCs w:val="16"/>
              </w:rPr>
            </w:pPr>
            <w:r w:rsidRPr="00647686">
              <w:rPr>
                <w:sz w:val="16"/>
                <w:szCs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647686" w:rsidRDefault="00936BEF" w:rsidP="00647686">
            <w:pPr>
              <w:pStyle w:val="TAC"/>
              <w:rPr>
                <w:sz w:val="16"/>
                <w:szCs w:val="16"/>
              </w:rPr>
            </w:pPr>
            <w:r w:rsidRPr="00647686">
              <w:rPr>
                <w:sz w:val="16"/>
                <w:szCs w:val="16"/>
              </w:rPr>
              <w:t>0.2.0</w:t>
            </w:r>
          </w:p>
        </w:tc>
      </w:tr>
      <w:tr w:rsidR="00F669A2" w:rsidRPr="00647686" w14:paraId="34F32E7C" w14:textId="77777777" w:rsidTr="00B214A7">
        <w:trPr>
          <w:trHeight w:val="306"/>
        </w:trPr>
        <w:tc>
          <w:tcPr>
            <w:tcW w:w="800" w:type="dxa"/>
            <w:shd w:val="solid" w:color="FFFFFF" w:fill="auto"/>
          </w:tcPr>
          <w:p w14:paraId="60BC4F03" w14:textId="28CC2D38" w:rsidR="00936BEF" w:rsidRPr="00647686" w:rsidRDefault="00936BEF" w:rsidP="00647686">
            <w:pPr>
              <w:pStyle w:val="TAC"/>
              <w:rPr>
                <w:sz w:val="16"/>
                <w:szCs w:val="16"/>
              </w:rPr>
            </w:pPr>
            <w:r w:rsidRPr="00647686">
              <w:rPr>
                <w:sz w:val="16"/>
                <w:szCs w:val="16"/>
              </w:rPr>
              <w:t>2020-09</w:t>
            </w:r>
          </w:p>
        </w:tc>
        <w:tc>
          <w:tcPr>
            <w:tcW w:w="800" w:type="dxa"/>
            <w:shd w:val="solid" w:color="FFFFFF" w:fill="auto"/>
          </w:tcPr>
          <w:p w14:paraId="33300CF8" w14:textId="301F0B16" w:rsidR="00936BEF" w:rsidRPr="00647686" w:rsidRDefault="00936BEF" w:rsidP="00647686">
            <w:pPr>
              <w:pStyle w:val="TAC"/>
              <w:rPr>
                <w:sz w:val="16"/>
                <w:szCs w:val="16"/>
              </w:rPr>
            </w:pPr>
            <w:r w:rsidRPr="00647686">
              <w:rPr>
                <w:sz w:val="16"/>
                <w:szCs w:val="16"/>
              </w:rPr>
              <w:t>SA2#140E</w:t>
            </w:r>
          </w:p>
        </w:tc>
        <w:tc>
          <w:tcPr>
            <w:tcW w:w="1094" w:type="dxa"/>
            <w:shd w:val="solid" w:color="FFFFFF" w:fill="auto"/>
          </w:tcPr>
          <w:p w14:paraId="556E48A1" w14:textId="77777777" w:rsidR="00936BEF" w:rsidRPr="00647686" w:rsidRDefault="00936BEF" w:rsidP="00647686">
            <w:pPr>
              <w:pStyle w:val="TAC"/>
              <w:rPr>
                <w:sz w:val="16"/>
                <w:szCs w:val="16"/>
              </w:rPr>
            </w:pPr>
          </w:p>
        </w:tc>
        <w:tc>
          <w:tcPr>
            <w:tcW w:w="425" w:type="dxa"/>
            <w:shd w:val="solid" w:color="FFFFFF" w:fill="auto"/>
          </w:tcPr>
          <w:p w14:paraId="02E52DB8" w14:textId="77777777" w:rsidR="00936BEF" w:rsidRPr="00647686" w:rsidRDefault="00936BEF" w:rsidP="00647686">
            <w:pPr>
              <w:pStyle w:val="TAC"/>
              <w:rPr>
                <w:sz w:val="16"/>
                <w:szCs w:val="16"/>
              </w:rPr>
            </w:pPr>
          </w:p>
        </w:tc>
        <w:tc>
          <w:tcPr>
            <w:tcW w:w="425" w:type="dxa"/>
            <w:shd w:val="solid" w:color="FFFFFF" w:fill="auto"/>
          </w:tcPr>
          <w:p w14:paraId="2D17AE88" w14:textId="77777777" w:rsidR="00936BEF" w:rsidRPr="00647686" w:rsidRDefault="00936BEF" w:rsidP="00647686">
            <w:pPr>
              <w:pStyle w:val="TAC"/>
              <w:rPr>
                <w:sz w:val="16"/>
                <w:szCs w:val="16"/>
              </w:rPr>
            </w:pPr>
          </w:p>
        </w:tc>
        <w:tc>
          <w:tcPr>
            <w:tcW w:w="425" w:type="dxa"/>
            <w:shd w:val="solid" w:color="FFFFFF" w:fill="auto"/>
          </w:tcPr>
          <w:p w14:paraId="008F6437" w14:textId="77777777" w:rsidR="00936BEF" w:rsidRPr="00647686" w:rsidRDefault="00936BEF" w:rsidP="00647686">
            <w:pPr>
              <w:pStyle w:val="TAC"/>
              <w:rPr>
                <w:sz w:val="16"/>
                <w:szCs w:val="16"/>
              </w:rPr>
            </w:pPr>
          </w:p>
        </w:tc>
        <w:tc>
          <w:tcPr>
            <w:tcW w:w="4962" w:type="dxa"/>
            <w:shd w:val="solid" w:color="FFFFFF" w:fill="auto"/>
          </w:tcPr>
          <w:p w14:paraId="18043D11" w14:textId="3BD37084" w:rsidR="00936BEF" w:rsidRPr="00647686" w:rsidRDefault="00936BEF" w:rsidP="00647686">
            <w:pPr>
              <w:pStyle w:val="TAL"/>
              <w:rPr>
                <w:sz w:val="16"/>
                <w:szCs w:val="16"/>
              </w:rPr>
            </w:pPr>
            <w:r w:rsidRPr="00647686">
              <w:rPr>
                <w:sz w:val="16"/>
                <w:szCs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647686" w:rsidRDefault="00936BEF" w:rsidP="00647686">
            <w:pPr>
              <w:pStyle w:val="TAC"/>
              <w:rPr>
                <w:sz w:val="16"/>
                <w:szCs w:val="16"/>
              </w:rPr>
            </w:pPr>
            <w:r w:rsidRPr="00647686">
              <w:rPr>
                <w:sz w:val="16"/>
                <w:szCs w:val="16"/>
              </w:rPr>
              <w:t>0.3.0</w:t>
            </w:r>
          </w:p>
        </w:tc>
      </w:tr>
      <w:tr w:rsidR="00647686" w:rsidRPr="00647686" w14:paraId="7CCB8BEF" w14:textId="77777777" w:rsidTr="00B214A7">
        <w:trPr>
          <w:trHeight w:val="306"/>
        </w:trPr>
        <w:tc>
          <w:tcPr>
            <w:tcW w:w="800" w:type="dxa"/>
            <w:shd w:val="solid" w:color="FFFFFF" w:fill="auto"/>
          </w:tcPr>
          <w:p w14:paraId="596C259F" w14:textId="5CF808BA" w:rsidR="003E6663" w:rsidRPr="00647686" w:rsidRDefault="003E6663" w:rsidP="00647686">
            <w:pPr>
              <w:pStyle w:val="TAC"/>
              <w:rPr>
                <w:color w:val="0000FF"/>
                <w:sz w:val="16"/>
                <w:szCs w:val="16"/>
              </w:rPr>
            </w:pPr>
            <w:r w:rsidRPr="00647686">
              <w:rPr>
                <w:color w:val="0000FF"/>
                <w:sz w:val="16"/>
                <w:szCs w:val="16"/>
                <w:lang w:val="en-US" w:eastAsia="ko-KR"/>
              </w:rPr>
              <w:t>2020-09</w:t>
            </w:r>
          </w:p>
        </w:tc>
        <w:tc>
          <w:tcPr>
            <w:tcW w:w="800" w:type="dxa"/>
            <w:shd w:val="solid" w:color="FFFFFF" w:fill="auto"/>
          </w:tcPr>
          <w:p w14:paraId="24EC2C17" w14:textId="3273AC33" w:rsidR="003E6663" w:rsidRPr="00647686" w:rsidRDefault="003E6663" w:rsidP="00647686">
            <w:pPr>
              <w:pStyle w:val="TAC"/>
              <w:rPr>
                <w:color w:val="0000FF"/>
                <w:sz w:val="16"/>
                <w:szCs w:val="16"/>
              </w:rPr>
            </w:pPr>
            <w:r w:rsidRPr="00647686">
              <w:rPr>
                <w:color w:val="0000FF"/>
                <w:sz w:val="16"/>
                <w:szCs w:val="16"/>
                <w:lang w:val="en-US" w:eastAsia="ko-KR"/>
              </w:rPr>
              <w:t>SP#89-E</w:t>
            </w:r>
          </w:p>
        </w:tc>
        <w:tc>
          <w:tcPr>
            <w:tcW w:w="1094" w:type="dxa"/>
            <w:shd w:val="solid" w:color="FFFFFF" w:fill="auto"/>
          </w:tcPr>
          <w:p w14:paraId="13643457" w14:textId="103DD970" w:rsidR="003E6663" w:rsidRPr="00647686" w:rsidRDefault="003E6663" w:rsidP="00647686">
            <w:pPr>
              <w:pStyle w:val="TAC"/>
              <w:rPr>
                <w:color w:val="0000FF"/>
                <w:sz w:val="16"/>
                <w:szCs w:val="16"/>
              </w:rPr>
            </w:pPr>
            <w:r w:rsidRPr="00647686">
              <w:rPr>
                <w:color w:val="0000FF"/>
                <w:sz w:val="16"/>
                <w:szCs w:val="16"/>
                <w:lang w:val="en-US" w:eastAsia="ko-KR"/>
              </w:rPr>
              <w:t>SP-200700</w:t>
            </w:r>
          </w:p>
        </w:tc>
        <w:tc>
          <w:tcPr>
            <w:tcW w:w="425" w:type="dxa"/>
            <w:shd w:val="solid" w:color="FFFFFF" w:fill="auto"/>
          </w:tcPr>
          <w:p w14:paraId="0638BA1C" w14:textId="52BB5D92"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4948891B" w14:textId="790187D9"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7EC0AED7" w14:textId="4AC5798E" w:rsidR="003E6663" w:rsidRPr="00647686" w:rsidRDefault="003E6663" w:rsidP="00647686">
            <w:pPr>
              <w:pStyle w:val="TAC"/>
              <w:rPr>
                <w:color w:val="0000FF"/>
                <w:sz w:val="16"/>
                <w:szCs w:val="16"/>
              </w:rPr>
            </w:pPr>
            <w:r w:rsidRPr="00647686">
              <w:rPr>
                <w:color w:val="0000FF"/>
                <w:sz w:val="16"/>
                <w:szCs w:val="16"/>
                <w:lang w:val="en-US"/>
              </w:rPr>
              <w:t>-</w:t>
            </w:r>
          </w:p>
        </w:tc>
        <w:tc>
          <w:tcPr>
            <w:tcW w:w="4962" w:type="dxa"/>
            <w:shd w:val="solid" w:color="FFFFFF" w:fill="auto"/>
          </w:tcPr>
          <w:p w14:paraId="41006CBC" w14:textId="38ECC67C" w:rsidR="003E6663" w:rsidRPr="00647686" w:rsidRDefault="003E6663" w:rsidP="00647686">
            <w:pPr>
              <w:pStyle w:val="TAL"/>
              <w:rPr>
                <w:color w:val="0000FF"/>
                <w:sz w:val="16"/>
                <w:szCs w:val="16"/>
              </w:rPr>
            </w:pPr>
            <w:r w:rsidRPr="00647686">
              <w:rPr>
                <w:color w:val="0000FF"/>
                <w:sz w:val="16"/>
                <w:szCs w:val="16"/>
                <w:lang w:val="en-US"/>
              </w:rPr>
              <w:t>MCC Editorial up</w:t>
            </w:r>
            <w:r w:rsidR="00647686" w:rsidRPr="00647686">
              <w:rPr>
                <w:color w:val="0000FF"/>
                <w:sz w:val="16"/>
                <w:szCs w:val="16"/>
                <w:lang w:val="en-US"/>
              </w:rPr>
              <w:t>d</w:t>
            </w:r>
            <w:r w:rsidRPr="00647686">
              <w:rPr>
                <w:color w:val="0000FF"/>
                <w:sz w:val="16"/>
                <w:szCs w:val="16"/>
                <w:lang w:val="en-US"/>
              </w:rPr>
              <w:t>ate for presentation to TSG SA for information</w:t>
            </w:r>
          </w:p>
        </w:tc>
        <w:tc>
          <w:tcPr>
            <w:tcW w:w="708" w:type="dxa"/>
            <w:shd w:val="solid" w:color="FFFFFF" w:fill="auto"/>
          </w:tcPr>
          <w:p w14:paraId="4858413D" w14:textId="4F7F119D" w:rsidR="003E6663" w:rsidRPr="00647686" w:rsidRDefault="003E6663" w:rsidP="00647686">
            <w:pPr>
              <w:pStyle w:val="TAC"/>
              <w:rPr>
                <w:color w:val="0000FF"/>
                <w:sz w:val="16"/>
                <w:szCs w:val="16"/>
              </w:rPr>
            </w:pPr>
            <w:r w:rsidRPr="00647686">
              <w:rPr>
                <w:color w:val="0000FF"/>
                <w:sz w:val="16"/>
                <w:szCs w:val="16"/>
                <w:lang w:val="en-US"/>
              </w:rPr>
              <w:t>1.0.0</w:t>
            </w:r>
          </w:p>
        </w:tc>
      </w:tr>
      <w:tr w:rsidR="009F1B44" w:rsidRPr="00647686" w14:paraId="3302F8CD" w14:textId="77777777" w:rsidTr="00C76068">
        <w:trPr>
          <w:trHeight w:val="306"/>
        </w:trPr>
        <w:tc>
          <w:tcPr>
            <w:tcW w:w="800" w:type="dxa"/>
            <w:shd w:val="solid" w:color="FFFFFF" w:fill="auto"/>
          </w:tcPr>
          <w:p w14:paraId="3CCF7056" w14:textId="77777777" w:rsidR="009F1B44" w:rsidRPr="00647686" w:rsidRDefault="009F1B44" w:rsidP="00647686">
            <w:pPr>
              <w:pStyle w:val="TAC"/>
              <w:rPr>
                <w:sz w:val="16"/>
                <w:szCs w:val="16"/>
                <w:lang w:val="en-US" w:eastAsia="ko-KR"/>
              </w:rPr>
            </w:pPr>
            <w:r w:rsidRPr="00647686">
              <w:rPr>
                <w:sz w:val="16"/>
                <w:szCs w:val="16"/>
                <w:lang w:val="en-US" w:eastAsia="ko-KR"/>
              </w:rPr>
              <w:t>2020-10</w:t>
            </w:r>
          </w:p>
        </w:tc>
        <w:tc>
          <w:tcPr>
            <w:tcW w:w="800" w:type="dxa"/>
            <w:shd w:val="solid" w:color="FFFFFF" w:fill="auto"/>
          </w:tcPr>
          <w:p w14:paraId="7D1565A9" w14:textId="77777777" w:rsidR="009F1B44" w:rsidRPr="00647686" w:rsidRDefault="009F1B44" w:rsidP="00647686">
            <w:pPr>
              <w:pStyle w:val="TAC"/>
              <w:rPr>
                <w:sz w:val="16"/>
                <w:szCs w:val="16"/>
                <w:lang w:val="en-US" w:eastAsia="ko-KR"/>
              </w:rPr>
            </w:pPr>
            <w:r w:rsidRPr="00647686">
              <w:rPr>
                <w:sz w:val="16"/>
                <w:szCs w:val="16"/>
                <w:lang w:val="en-US" w:eastAsia="ko-KR"/>
              </w:rPr>
              <w:t>SA2#141E</w:t>
            </w:r>
          </w:p>
        </w:tc>
        <w:tc>
          <w:tcPr>
            <w:tcW w:w="1094" w:type="dxa"/>
            <w:shd w:val="solid" w:color="FFFFFF" w:fill="auto"/>
          </w:tcPr>
          <w:p w14:paraId="38E9FD1B" w14:textId="77777777" w:rsidR="009F1B44" w:rsidRPr="00647686" w:rsidRDefault="009F1B44" w:rsidP="00647686">
            <w:pPr>
              <w:pStyle w:val="TAC"/>
              <w:rPr>
                <w:sz w:val="16"/>
                <w:szCs w:val="16"/>
                <w:lang w:val="en-US" w:eastAsia="ko-KR"/>
              </w:rPr>
            </w:pPr>
          </w:p>
        </w:tc>
        <w:tc>
          <w:tcPr>
            <w:tcW w:w="425" w:type="dxa"/>
            <w:shd w:val="solid" w:color="FFFFFF" w:fill="auto"/>
          </w:tcPr>
          <w:p w14:paraId="039FC044" w14:textId="77777777" w:rsidR="009F1B44" w:rsidRPr="00647686" w:rsidRDefault="009F1B44" w:rsidP="00647686">
            <w:pPr>
              <w:pStyle w:val="TAC"/>
              <w:rPr>
                <w:sz w:val="16"/>
                <w:szCs w:val="16"/>
                <w:lang w:val="en-US"/>
              </w:rPr>
            </w:pPr>
          </w:p>
        </w:tc>
        <w:tc>
          <w:tcPr>
            <w:tcW w:w="425" w:type="dxa"/>
            <w:shd w:val="solid" w:color="FFFFFF" w:fill="auto"/>
          </w:tcPr>
          <w:p w14:paraId="229FA0CF" w14:textId="77777777" w:rsidR="009F1B44" w:rsidRPr="00647686" w:rsidRDefault="009F1B44" w:rsidP="00647686">
            <w:pPr>
              <w:pStyle w:val="TAC"/>
              <w:rPr>
                <w:sz w:val="16"/>
                <w:szCs w:val="16"/>
                <w:lang w:val="en-US"/>
              </w:rPr>
            </w:pPr>
          </w:p>
        </w:tc>
        <w:tc>
          <w:tcPr>
            <w:tcW w:w="425" w:type="dxa"/>
            <w:shd w:val="solid" w:color="FFFFFF" w:fill="auto"/>
          </w:tcPr>
          <w:p w14:paraId="60E8F033" w14:textId="77777777" w:rsidR="009F1B44" w:rsidRPr="00647686" w:rsidRDefault="009F1B44" w:rsidP="00647686">
            <w:pPr>
              <w:pStyle w:val="TAC"/>
              <w:rPr>
                <w:sz w:val="16"/>
                <w:szCs w:val="16"/>
                <w:lang w:val="en-US"/>
              </w:rPr>
            </w:pPr>
          </w:p>
        </w:tc>
        <w:tc>
          <w:tcPr>
            <w:tcW w:w="4962" w:type="dxa"/>
            <w:shd w:val="solid" w:color="FFFFFF" w:fill="auto"/>
          </w:tcPr>
          <w:p w14:paraId="6353CDE9" w14:textId="77777777" w:rsidR="009F1B44" w:rsidRPr="00647686" w:rsidRDefault="009F1B44" w:rsidP="00647686">
            <w:pPr>
              <w:pStyle w:val="TAL"/>
              <w:rPr>
                <w:color w:val="000000" w:themeColor="text1"/>
                <w:sz w:val="16"/>
                <w:szCs w:val="16"/>
              </w:rPr>
            </w:pPr>
            <w:r w:rsidRPr="00647686">
              <w:rPr>
                <w:rFonts w:cs="Arial"/>
                <w:color w:val="000000" w:themeColor="text1"/>
                <w:sz w:val="16"/>
                <w:szCs w:val="16"/>
              </w:rPr>
              <w:t>S2-2008260, S2-2007187, S2-2008261, S2-2007189, S2-2008262, S2-2008263, S2-2008264, S2-2007062, S2-2008265, S2-2008266, S2-2008267, S2-2008268, S2-2008269, S2-2008270, S2-2008271, S2-2008272, S2-2008273, S2-2007411, S2-2008275</w:t>
            </w:r>
          </w:p>
          <w:p w14:paraId="210F4760" w14:textId="77777777" w:rsidR="009F1B44" w:rsidRPr="00647686" w:rsidRDefault="009F1B44" w:rsidP="00647686">
            <w:pPr>
              <w:pStyle w:val="TAL"/>
              <w:rPr>
                <w:color w:val="000000" w:themeColor="text1"/>
                <w:sz w:val="16"/>
                <w:szCs w:val="16"/>
                <w:lang w:val="en-US"/>
              </w:rPr>
            </w:pPr>
          </w:p>
        </w:tc>
        <w:tc>
          <w:tcPr>
            <w:tcW w:w="708" w:type="dxa"/>
            <w:shd w:val="solid" w:color="FFFFFF" w:fill="auto"/>
          </w:tcPr>
          <w:p w14:paraId="6231FEA5" w14:textId="77777777" w:rsidR="009F1B44" w:rsidRPr="00647686" w:rsidRDefault="009F1B44" w:rsidP="00647686">
            <w:pPr>
              <w:pStyle w:val="TAC"/>
              <w:rPr>
                <w:color w:val="000000" w:themeColor="text1"/>
                <w:sz w:val="16"/>
                <w:szCs w:val="16"/>
                <w:lang w:val="en-US"/>
              </w:rPr>
            </w:pPr>
            <w:r w:rsidRPr="00647686">
              <w:rPr>
                <w:color w:val="000000" w:themeColor="text1"/>
                <w:sz w:val="16"/>
                <w:szCs w:val="16"/>
                <w:lang w:val="en-US"/>
              </w:rPr>
              <w:t>1.1.0</w:t>
            </w:r>
          </w:p>
        </w:tc>
      </w:tr>
      <w:tr w:rsidR="00CC4A11" w:rsidRPr="00647686" w14:paraId="25B2F4ED" w14:textId="77777777" w:rsidTr="00C76068">
        <w:trPr>
          <w:trHeight w:val="306"/>
        </w:trPr>
        <w:tc>
          <w:tcPr>
            <w:tcW w:w="800" w:type="dxa"/>
            <w:shd w:val="solid" w:color="FFFFFF" w:fill="auto"/>
          </w:tcPr>
          <w:p w14:paraId="3670BDD5" w14:textId="07D9AF88" w:rsidR="00CC4A11" w:rsidRPr="00647686" w:rsidRDefault="00CC4A11" w:rsidP="00647686">
            <w:pPr>
              <w:pStyle w:val="TAC"/>
              <w:rPr>
                <w:sz w:val="16"/>
                <w:szCs w:val="16"/>
                <w:lang w:val="en-US" w:eastAsia="ko-KR"/>
              </w:rPr>
            </w:pPr>
            <w:r>
              <w:rPr>
                <w:sz w:val="16"/>
                <w:szCs w:val="16"/>
                <w:lang w:val="en-US" w:eastAsia="ko-KR"/>
              </w:rPr>
              <w:t>2020-11</w:t>
            </w:r>
          </w:p>
        </w:tc>
        <w:tc>
          <w:tcPr>
            <w:tcW w:w="800" w:type="dxa"/>
            <w:shd w:val="solid" w:color="FFFFFF" w:fill="auto"/>
          </w:tcPr>
          <w:p w14:paraId="1E2F6F45" w14:textId="550CB536" w:rsidR="00CC4A11" w:rsidRPr="00647686" w:rsidRDefault="00CC4A11" w:rsidP="00647686">
            <w:pPr>
              <w:pStyle w:val="TAC"/>
              <w:rPr>
                <w:sz w:val="16"/>
                <w:szCs w:val="16"/>
                <w:lang w:val="en-US" w:eastAsia="ko-KR"/>
              </w:rPr>
            </w:pPr>
            <w:r>
              <w:rPr>
                <w:sz w:val="16"/>
                <w:szCs w:val="16"/>
                <w:lang w:val="en-US" w:eastAsia="ko-KR"/>
              </w:rPr>
              <w:t>SA2#142E</w:t>
            </w:r>
          </w:p>
        </w:tc>
        <w:tc>
          <w:tcPr>
            <w:tcW w:w="1094" w:type="dxa"/>
            <w:shd w:val="solid" w:color="FFFFFF" w:fill="auto"/>
          </w:tcPr>
          <w:p w14:paraId="1CCC6A35" w14:textId="77777777" w:rsidR="00CC4A11" w:rsidRPr="00647686" w:rsidRDefault="00CC4A11" w:rsidP="00647686">
            <w:pPr>
              <w:pStyle w:val="TAC"/>
              <w:rPr>
                <w:sz w:val="16"/>
                <w:szCs w:val="16"/>
                <w:lang w:val="en-US" w:eastAsia="ko-KR"/>
              </w:rPr>
            </w:pPr>
          </w:p>
        </w:tc>
        <w:tc>
          <w:tcPr>
            <w:tcW w:w="425" w:type="dxa"/>
            <w:shd w:val="solid" w:color="FFFFFF" w:fill="auto"/>
          </w:tcPr>
          <w:p w14:paraId="6913394F" w14:textId="77777777" w:rsidR="00CC4A11" w:rsidRPr="00647686" w:rsidRDefault="00CC4A11" w:rsidP="00647686">
            <w:pPr>
              <w:pStyle w:val="TAC"/>
              <w:rPr>
                <w:sz w:val="16"/>
                <w:szCs w:val="16"/>
                <w:lang w:val="en-US"/>
              </w:rPr>
            </w:pPr>
          </w:p>
        </w:tc>
        <w:tc>
          <w:tcPr>
            <w:tcW w:w="425" w:type="dxa"/>
            <w:shd w:val="solid" w:color="FFFFFF" w:fill="auto"/>
          </w:tcPr>
          <w:p w14:paraId="218A8589" w14:textId="77777777" w:rsidR="00CC4A11" w:rsidRPr="00647686" w:rsidRDefault="00CC4A11" w:rsidP="00647686">
            <w:pPr>
              <w:pStyle w:val="TAC"/>
              <w:rPr>
                <w:sz w:val="16"/>
                <w:szCs w:val="16"/>
                <w:lang w:val="en-US"/>
              </w:rPr>
            </w:pPr>
          </w:p>
        </w:tc>
        <w:tc>
          <w:tcPr>
            <w:tcW w:w="425" w:type="dxa"/>
            <w:shd w:val="solid" w:color="FFFFFF" w:fill="auto"/>
          </w:tcPr>
          <w:p w14:paraId="5A319995" w14:textId="77777777" w:rsidR="00CC4A11" w:rsidRPr="00647686" w:rsidRDefault="00CC4A11" w:rsidP="00647686">
            <w:pPr>
              <w:pStyle w:val="TAC"/>
              <w:rPr>
                <w:sz w:val="16"/>
                <w:szCs w:val="16"/>
                <w:lang w:val="en-US"/>
              </w:rPr>
            </w:pPr>
          </w:p>
        </w:tc>
        <w:tc>
          <w:tcPr>
            <w:tcW w:w="4962" w:type="dxa"/>
            <w:shd w:val="solid" w:color="FFFFFF" w:fill="auto"/>
          </w:tcPr>
          <w:p w14:paraId="3BDDC78A" w14:textId="7D92231C" w:rsidR="00CC4A11" w:rsidRPr="00647686" w:rsidRDefault="00CC4A11" w:rsidP="00647686">
            <w:pPr>
              <w:pStyle w:val="TAL"/>
              <w:rPr>
                <w:rFonts w:cs="Arial"/>
                <w:color w:val="000000" w:themeColor="text1"/>
                <w:sz w:val="16"/>
                <w:szCs w:val="16"/>
              </w:rPr>
            </w:pPr>
            <w:r>
              <w:rPr>
                <w:rFonts w:cs="Arial"/>
                <w:color w:val="000000" w:themeColor="text1"/>
                <w:sz w:val="16"/>
                <w:szCs w:val="16"/>
              </w:rPr>
              <w:t>S2-2008542, S2-2009440, S2-2009045, S2-2008704, S2-2009441, S2-2008711, S2-2009443, S2-2009444, S2-2008779</w:t>
            </w:r>
          </w:p>
        </w:tc>
        <w:tc>
          <w:tcPr>
            <w:tcW w:w="708" w:type="dxa"/>
            <w:shd w:val="solid" w:color="FFFFFF" w:fill="auto"/>
          </w:tcPr>
          <w:p w14:paraId="463CCDE0" w14:textId="0E2E5896" w:rsidR="00CC4A11" w:rsidRPr="00647686" w:rsidRDefault="00CC4A11" w:rsidP="00647686">
            <w:pPr>
              <w:pStyle w:val="TAC"/>
              <w:rPr>
                <w:color w:val="000000" w:themeColor="text1"/>
                <w:sz w:val="16"/>
                <w:szCs w:val="16"/>
                <w:lang w:val="en-US"/>
              </w:rPr>
            </w:pPr>
            <w:r>
              <w:rPr>
                <w:color w:val="000000" w:themeColor="text1"/>
                <w:sz w:val="16"/>
                <w:szCs w:val="16"/>
                <w:lang w:val="en-US"/>
              </w:rPr>
              <w:t>1.2.0</w:t>
            </w:r>
          </w:p>
        </w:tc>
      </w:tr>
      <w:tr w:rsidR="004B0AB1" w:rsidRPr="00647686" w14:paraId="46EB896B" w14:textId="77777777" w:rsidTr="009F7B14">
        <w:trPr>
          <w:trHeight w:val="306"/>
        </w:trPr>
        <w:tc>
          <w:tcPr>
            <w:tcW w:w="800" w:type="dxa"/>
            <w:shd w:val="solid" w:color="FFFFFF" w:fill="auto"/>
          </w:tcPr>
          <w:p w14:paraId="0A8C39CD" w14:textId="0ED60188" w:rsidR="004B0AB1" w:rsidRPr="00647686" w:rsidRDefault="004B0AB1" w:rsidP="009F7B14">
            <w:pPr>
              <w:pStyle w:val="TAC"/>
              <w:rPr>
                <w:color w:val="0000FF"/>
                <w:sz w:val="16"/>
                <w:szCs w:val="16"/>
              </w:rPr>
            </w:pPr>
            <w:r w:rsidRPr="00647686">
              <w:rPr>
                <w:color w:val="0000FF"/>
                <w:sz w:val="16"/>
                <w:szCs w:val="16"/>
                <w:lang w:val="en-US" w:eastAsia="ko-KR"/>
              </w:rPr>
              <w:t>2020-</w:t>
            </w:r>
            <w:r>
              <w:rPr>
                <w:color w:val="0000FF"/>
                <w:sz w:val="16"/>
                <w:szCs w:val="16"/>
                <w:lang w:val="en-US" w:eastAsia="ko-KR"/>
              </w:rPr>
              <w:t>11</w:t>
            </w:r>
          </w:p>
        </w:tc>
        <w:tc>
          <w:tcPr>
            <w:tcW w:w="800" w:type="dxa"/>
            <w:shd w:val="solid" w:color="FFFFFF" w:fill="auto"/>
          </w:tcPr>
          <w:p w14:paraId="409223CC" w14:textId="2E5ABC5B" w:rsidR="004B0AB1" w:rsidRPr="00647686" w:rsidRDefault="004B0AB1" w:rsidP="009F7B14">
            <w:pPr>
              <w:pStyle w:val="TAC"/>
              <w:rPr>
                <w:color w:val="0000FF"/>
                <w:sz w:val="16"/>
                <w:szCs w:val="16"/>
              </w:rPr>
            </w:pPr>
            <w:r w:rsidRPr="00647686">
              <w:rPr>
                <w:color w:val="0000FF"/>
                <w:sz w:val="16"/>
                <w:szCs w:val="16"/>
                <w:lang w:val="en-US" w:eastAsia="ko-KR"/>
              </w:rPr>
              <w:t>SP#</w:t>
            </w:r>
            <w:r>
              <w:rPr>
                <w:color w:val="0000FF"/>
                <w:sz w:val="16"/>
                <w:szCs w:val="16"/>
                <w:lang w:val="en-US" w:eastAsia="ko-KR"/>
              </w:rPr>
              <w:t>90</w:t>
            </w:r>
            <w:r w:rsidRPr="00647686">
              <w:rPr>
                <w:color w:val="0000FF"/>
                <w:sz w:val="16"/>
                <w:szCs w:val="16"/>
                <w:lang w:val="en-US" w:eastAsia="ko-KR"/>
              </w:rPr>
              <w:t>-E</w:t>
            </w:r>
          </w:p>
        </w:tc>
        <w:tc>
          <w:tcPr>
            <w:tcW w:w="1094" w:type="dxa"/>
            <w:shd w:val="solid" w:color="FFFFFF" w:fill="auto"/>
          </w:tcPr>
          <w:p w14:paraId="41741709" w14:textId="52F253FB" w:rsidR="004B0AB1" w:rsidRPr="00647686" w:rsidRDefault="004B0AB1" w:rsidP="009F7B14">
            <w:pPr>
              <w:pStyle w:val="TAC"/>
              <w:rPr>
                <w:color w:val="0000FF"/>
                <w:sz w:val="16"/>
                <w:szCs w:val="16"/>
              </w:rPr>
            </w:pPr>
            <w:r w:rsidRPr="00647686">
              <w:rPr>
                <w:color w:val="0000FF"/>
                <w:sz w:val="16"/>
                <w:szCs w:val="16"/>
                <w:lang w:val="en-US" w:eastAsia="ko-KR"/>
              </w:rPr>
              <w:t>SP-200</w:t>
            </w:r>
            <w:r>
              <w:rPr>
                <w:color w:val="0000FF"/>
                <w:sz w:val="16"/>
                <w:szCs w:val="16"/>
                <w:lang w:val="en-US" w:eastAsia="ko-KR"/>
              </w:rPr>
              <w:t>969</w:t>
            </w:r>
          </w:p>
        </w:tc>
        <w:tc>
          <w:tcPr>
            <w:tcW w:w="425" w:type="dxa"/>
            <w:shd w:val="solid" w:color="FFFFFF" w:fill="auto"/>
          </w:tcPr>
          <w:p w14:paraId="1DA48A84"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25" w:type="dxa"/>
            <w:shd w:val="solid" w:color="FFFFFF" w:fill="auto"/>
          </w:tcPr>
          <w:p w14:paraId="4C62A00D"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25" w:type="dxa"/>
            <w:shd w:val="solid" w:color="FFFFFF" w:fill="auto"/>
          </w:tcPr>
          <w:p w14:paraId="7EA2F21A"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962" w:type="dxa"/>
            <w:shd w:val="solid" w:color="FFFFFF" w:fill="auto"/>
          </w:tcPr>
          <w:p w14:paraId="4C2ED86A" w14:textId="5CA070F2" w:rsidR="004B0AB1" w:rsidRPr="00647686" w:rsidRDefault="004B0AB1" w:rsidP="009F7B14">
            <w:pPr>
              <w:pStyle w:val="TAL"/>
              <w:rPr>
                <w:color w:val="0000FF"/>
                <w:sz w:val="16"/>
                <w:szCs w:val="16"/>
              </w:rPr>
            </w:pPr>
            <w:r w:rsidRPr="00647686">
              <w:rPr>
                <w:color w:val="0000FF"/>
                <w:sz w:val="16"/>
                <w:szCs w:val="16"/>
                <w:lang w:val="en-US"/>
              </w:rPr>
              <w:t xml:space="preserve">MCC Editorial update for presentation to TSG SA for </w:t>
            </w:r>
            <w:r>
              <w:rPr>
                <w:color w:val="0000FF"/>
                <w:sz w:val="16"/>
                <w:szCs w:val="16"/>
                <w:lang w:val="en-US"/>
              </w:rPr>
              <w:t>approval</w:t>
            </w:r>
          </w:p>
        </w:tc>
        <w:tc>
          <w:tcPr>
            <w:tcW w:w="708" w:type="dxa"/>
            <w:shd w:val="solid" w:color="FFFFFF" w:fill="auto"/>
          </w:tcPr>
          <w:p w14:paraId="3C3135D9" w14:textId="06F0C902" w:rsidR="004B0AB1" w:rsidRPr="00647686" w:rsidRDefault="004B0AB1" w:rsidP="009F7B14">
            <w:pPr>
              <w:pStyle w:val="TAC"/>
              <w:rPr>
                <w:color w:val="0000FF"/>
                <w:sz w:val="16"/>
                <w:szCs w:val="16"/>
              </w:rPr>
            </w:pPr>
            <w:r>
              <w:rPr>
                <w:color w:val="0000FF"/>
                <w:sz w:val="16"/>
                <w:szCs w:val="16"/>
                <w:lang w:val="en-US"/>
              </w:rPr>
              <w:t>2</w:t>
            </w:r>
            <w:r w:rsidRPr="00647686">
              <w:rPr>
                <w:color w:val="0000FF"/>
                <w:sz w:val="16"/>
                <w:szCs w:val="16"/>
                <w:lang w:val="en-US"/>
              </w:rPr>
              <w:t>.0.0</w:t>
            </w:r>
          </w:p>
        </w:tc>
      </w:tr>
    </w:tbl>
    <w:p w14:paraId="366FF5F3"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00000287"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1669D44E"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0AB1">
      <w:rPr>
        <w:rFonts w:ascii="Arial" w:hAnsi="Arial" w:cs="Arial"/>
        <w:b/>
        <w:noProof/>
        <w:sz w:val="18"/>
        <w:szCs w:val="18"/>
      </w:rPr>
      <w:t>3GPP TR 23.754 V2.0.0 (2020-11)</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77CB6E70"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0AB1">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F173099"/>
    <w:multiLevelType w:val="hybridMultilevel"/>
    <w:tmpl w:val="35881344"/>
    <w:lvl w:ilvl="0" w:tplc="BFDABB3A">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4"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7"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30"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18"/>
  </w:num>
  <w:num w:numId="4">
    <w:abstractNumId w:val="8"/>
  </w:num>
  <w:num w:numId="5">
    <w:abstractNumId w:val="21"/>
  </w:num>
  <w:num w:numId="6">
    <w:abstractNumId w:val="1"/>
  </w:num>
  <w:num w:numId="7">
    <w:abstractNumId w:val="15"/>
  </w:num>
  <w:num w:numId="8">
    <w:abstractNumId w:val="32"/>
  </w:num>
  <w:num w:numId="9">
    <w:abstractNumId w:val="23"/>
  </w:num>
  <w:num w:numId="10">
    <w:abstractNumId w:val="26"/>
  </w:num>
  <w:num w:numId="11">
    <w:abstractNumId w:val="29"/>
  </w:num>
  <w:num w:numId="12">
    <w:abstractNumId w:val="22"/>
  </w:num>
  <w:num w:numId="13">
    <w:abstractNumId w:val="5"/>
  </w:num>
  <w:num w:numId="14">
    <w:abstractNumId w:val="14"/>
  </w:num>
  <w:num w:numId="15">
    <w:abstractNumId w:val="28"/>
  </w:num>
  <w:num w:numId="16">
    <w:abstractNumId w:val="19"/>
  </w:num>
  <w:num w:numId="17">
    <w:abstractNumId w:val="31"/>
  </w:num>
  <w:num w:numId="18">
    <w:abstractNumId w:val="24"/>
  </w:num>
  <w:num w:numId="19">
    <w:abstractNumId w:val="11"/>
  </w:num>
  <w:num w:numId="20">
    <w:abstractNumId w:val="17"/>
  </w:num>
  <w:num w:numId="21">
    <w:abstractNumId w:val="10"/>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7"/>
  </w:num>
  <w:num w:numId="26">
    <w:abstractNumId w:val="16"/>
  </w:num>
  <w:num w:numId="27">
    <w:abstractNumId w:val="13"/>
  </w:num>
  <w:num w:numId="28">
    <w:abstractNumId w:val="6"/>
  </w:num>
  <w:num w:numId="29">
    <w:abstractNumId w:val="7"/>
  </w:num>
  <w:num w:numId="30">
    <w:abstractNumId w:val="0"/>
  </w:num>
  <w:num w:numId="31">
    <w:abstractNumId w:val="2"/>
  </w:num>
  <w:num w:numId="32">
    <w:abstractNumId w:val="30"/>
  </w:num>
  <w:num w:numId="33">
    <w:abstractNumId w:val="25"/>
  </w:num>
  <w:num w:numId="34">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76510"/>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11FF7"/>
    <w:rsid w:val="002347A2"/>
    <w:rsid w:val="002351F8"/>
    <w:rsid w:val="00242798"/>
    <w:rsid w:val="00245C76"/>
    <w:rsid w:val="00252A61"/>
    <w:rsid w:val="002675F0"/>
    <w:rsid w:val="0027023D"/>
    <w:rsid w:val="002724E0"/>
    <w:rsid w:val="002746F2"/>
    <w:rsid w:val="00281601"/>
    <w:rsid w:val="00282891"/>
    <w:rsid w:val="00284A6D"/>
    <w:rsid w:val="0029723D"/>
    <w:rsid w:val="002B6339"/>
    <w:rsid w:val="002C4B7A"/>
    <w:rsid w:val="002D3C5B"/>
    <w:rsid w:val="002E00EE"/>
    <w:rsid w:val="002E0FBD"/>
    <w:rsid w:val="002F54E6"/>
    <w:rsid w:val="002F6B7C"/>
    <w:rsid w:val="003140C2"/>
    <w:rsid w:val="003172DC"/>
    <w:rsid w:val="003406FD"/>
    <w:rsid w:val="0035462D"/>
    <w:rsid w:val="003547CD"/>
    <w:rsid w:val="00356741"/>
    <w:rsid w:val="003765B8"/>
    <w:rsid w:val="00386BA0"/>
    <w:rsid w:val="00394CBC"/>
    <w:rsid w:val="003A4EA6"/>
    <w:rsid w:val="003A65A2"/>
    <w:rsid w:val="003B2823"/>
    <w:rsid w:val="003B2A51"/>
    <w:rsid w:val="003B71B5"/>
    <w:rsid w:val="003C3971"/>
    <w:rsid w:val="003C5C81"/>
    <w:rsid w:val="003D21BF"/>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0AB1"/>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6B2"/>
    <w:rsid w:val="00535773"/>
    <w:rsid w:val="00543912"/>
    <w:rsid w:val="00543E6C"/>
    <w:rsid w:val="00551577"/>
    <w:rsid w:val="005566B7"/>
    <w:rsid w:val="00565087"/>
    <w:rsid w:val="00565924"/>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47686"/>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C2A6A"/>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5FB8"/>
    <w:rsid w:val="00A76F2A"/>
    <w:rsid w:val="00A76FE9"/>
    <w:rsid w:val="00A82346"/>
    <w:rsid w:val="00A91863"/>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C4A11"/>
    <w:rsid w:val="00CD2E36"/>
    <w:rsid w:val="00CD5B0D"/>
    <w:rsid w:val="00CF0544"/>
    <w:rsid w:val="00CF1E72"/>
    <w:rsid w:val="00D0373F"/>
    <w:rsid w:val="00D042CE"/>
    <w:rsid w:val="00D10CB1"/>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E5B0C"/>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647686"/>
    <w:pPr>
      <w:tabs>
        <w:tab w:val="center" w:pos="4513"/>
        <w:tab w:val="right" w:pos="9026"/>
      </w:tabs>
      <w:spacing w:after="0"/>
    </w:pPr>
  </w:style>
  <w:style w:type="character" w:customStyle="1" w:styleId="HeaderChar">
    <w:name w:val="Header Char"/>
    <w:basedOn w:val="DefaultParagraphFont"/>
    <w:link w:val="Header"/>
    <w:rsid w:val="00647686"/>
    <w:rPr>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647686"/>
    <w:pPr>
      <w:widowControl w:val="0"/>
      <w:overflowPunct w:val="0"/>
      <w:autoSpaceDE w:val="0"/>
      <w:autoSpaceDN w:val="0"/>
      <w:adjustRightInd w:val="0"/>
      <w:spacing w:after="0"/>
      <w:jc w:val="center"/>
      <w:textAlignment w:val="baseline"/>
    </w:pPr>
    <w:rPr>
      <w:rFonts w:ascii="Arial" w:hAnsi="Arial"/>
      <w:b/>
      <w:i/>
      <w:noProof/>
      <w:sz w:val="18"/>
      <w:lang w:eastAsia="ja-JP"/>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Normal"/>
    <w:next w:val="Normal"/>
    <w:link w:val="CommentSubjectChar"/>
    <w:rsid w:val="00647686"/>
    <w:pPr>
      <w:overflowPunct w:val="0"/>
      <w:autoSpaceDE w:val="0"/>
      <w:autoSpaceDN w:val="0"/>
      <w:adjustRightInd w:val="0"/>
      <w:textAlignment w:val="baseline"/>
    </w:pPr>
    <w:rPr>
      <w:rFonts w:eastAsia="SimSun"/>
      <w:b/>
      <w:bCs/>
      <w:color w:val="000000"/>
      <w:lang w:eastAsia="ja-JP"/>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character" w:styleId="CommentReference">
    <w:name w:val="annotation reference"/>
    <w:basedOn w:val="DefaultParagraphFont"/>
    <w:rsid w:val="00A75FB8"/>
    <w:rPr>
      <w:sz w:val="16"/>
      <w:szCs w:val="16"/>
    </w:rPr>
  </w:style>
  <w:style w:type="paragraph" w:styleId="CommentText">
    <w:name w:val="annotation text"/>
    <w:basedOn w:val="Normal"/>
    <w:link w:val="CommentTextChar"/>
    <w:rsid w:val="00A75FB8"/>
  </w:style>
  <w:style w:type="character" w:customStyle="1" w:styleId="CommentTextChar">
    <w:name w:val="Comment Text Char"/>
    <w:basedOn w:val="DefaultParagraphFont"/>
    <w:link w:val="CommentText"/>
    <w:rsid w:val="00A75FB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12.vsd"/><Relationship Id="rId21" Type="http://schemas.openxmlformats.org/officeDocument/2006/relationships/package" Target="embeddings/Microsoft_Visio_Drawing.vsdx"/><Relationship Id="rId42" Type="http://schemas.openxmlformats.org/officeDocument/2006/relationships/image" Target="media/image14.emf"/><Relationship Id="rId47" Type="http://schemas.openxmlformats.org/officeDocument/2006/relationships/package" Target="embeddings/Microsoft_Visio_Drawing10.vsdx"/><Relationship Id="rId63" Type="http://schemas.openxmlformats.org/officeDocument/2006/relationships/oleObject" Target="embeddings/Microsoft_Visio_2003-2010_Drawing2.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22.vsdx"/><Relationship Id="rId112" Type="http://schemas.openxmlformats.org/officeDocument/2006/relationships/image" Target="media/image49.emf"/><Relationship Id="rId16" Type="http://schemas.openxmlformats.org/officeDocument/2006/relationships/hyperlink" Target="https://www.faa.gov/uas/programs_partnerships/data_exchange/" TargetMode="External"/><Relationship Id="rId107" Type="http://schemas.openxmlformats.org/officeDocument/2006/relationships/oleObject" Target="embeddings/Microsoft_Visio_2003-2010_Drawing8.vsd"/><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5.vsdx"/><Relationship Id="rId53" Type="http://schemas.openxmlformats.org/officeDocument/2006/relationships/package" Target="embeddings/Microsoft_Word_Document12.doc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5.vsd"/><Relationship Id="rId102" Type="http://schemas.openxmlformats.org/officeDocument/2006/relationships/image" Target="media/image44.emf"/><Relationship Id="rId123"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package" Target="embeddings/Microsoft_Word_Document15.doc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25.vsdx"/><Relationship Id="rId19" Type="http://schemas.openxmlformats.org/officeDocument/2006/relationships/hyperlink" Target="http://www.caac.gov.cn/XXGK/XXGK/GFXWJ/201911/t20191120_199530.html" TargetMode="External"/><Relationship Id="rId14" Type="http://schemas.openxmlformats.org/officeDocument/2006/relationships/hyperlink" Target="https://www.federalregister.gov/documents/2019/12/31/2019-28100/remote-identification-of-unmanned-aircraft-systems" TargetMode="External"/><Relationship Id="rId22" Type="http://schemas.openxmlformats.org/officeDocument/2006/relationships/image" Target="media/image4.emf"/><Relationship Id="rId27" Type="http://schemas.openxmlformats.org/officeDocument/2006/relationships/oleObject" Target="embeddings/Microsoft_Visio_2003-2010_Drawing1.vsd"/><Relationship Id="rId30" Type="http://schemas.openxmlformats.org/officeDocument/2006/relationships/image" Target="media/image8.emf"/><Relationship Id="rId35" Type="http://schemas.openxmlformats.org/officeDocument/2006/relationships/package" Target="embeddings/Microsoft_Visio_Drawing4.vsdx"/><Relationship Id="rId43" Type="http://schemas.openxmlformats.org/officeDocument/2006/relationships/package" Target="embeddings/Microsoft_Word_Document8.doc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17.vsdx"/><Relationship Id="rId77" Type="http://schemas.openxmlformats.org/officeDocument/2006/relationships/oleObject" Target="embeddings/Microsoft_Visio_2003-2010_Drawing4.vsd"/><Relationship Id="rId100" Type="http://schemas.openxmlformats.org/officeDocument/2006/relationships/image" Target="media/image43.emf"/><Relationship Id="rId105" Type="http://schemas.openxmlformats.org/officeDocument/2006/relationships/package" Target="embeddings/Microsoft_Visio_Drawing30.vsdx"/><Relationship Id="rId113" Type="http://schemas.openxmlformats.org/officeDocument/2006/relationships/oleObject" Target="embeddings/Microsoft_Visio_2003-2010_Drawing11.vsd"/><Relationship Id="rId118" Type="http://schemas.openxmlformats.org/officeDocument/2006/relationships/image" Target="media/image52.emf"/><Relationship Id="rId8" Type="http://schemas.openxmlformats.org/officeDocument/2006/relationships/settings" Target="settings.xml"/><Relationship Id="rId51" Type="http://schemas.openxmlformats.org/officeDocument/2006/relationships/oleObject" Target="embeddings/oleObject1.bin"/><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oleObject" Target="embeddings/oleObject3.bin"/><Relationship Id="rId93" Type="http://schemas.openxmlformats.org/officeDocument/2006/relationships/package" Target="embeddings/Microsoft_Visio_Drawing24.vsdx"/><Relationship Id="rId98" Type="http://schemas.openxmlformats.org/officeDocument/2006/relationships/image" Target="media/image42.emf"/><Relationship Id="rId121"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astm.org/Standards/F3411.htm" TargetMode="External"/><Relationship Id="rId25" Type="http://schemas.openxmlformats.org/officeDocument/2006/relationships/package" Target="embeddings/Microsoft_Word_Document.docx"/><Relationship Id="rId33" Type="http://schemas.openxmlformats.org/officeDocument/2006/relationships/package" Target="embeddings/Microsoft_Visio_Drawing3.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Word_Document14.docx"/><Relationship Id="rId67" Type="http://schemas.openxmlformats.org/officeDocument/2006/relationships/package" Target="embeddings/Microsoft_Visio_Drawing16.vsdx"/><Relationship Id="rId103" Type="http://schemas.openxmlformats.org/officeDocument/2006/relationships/package" Target="embeddings/Microsoft_Visio_Drawing2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package" Target="embeddings/Microsoft_Visio_Drawing7.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0.vsdx"/><Relationship Id="rId83" Type="http://schemas.openxmlformats.org/officeDocument/2006/relationships/oleObject" Target="embeddings/Microsoft_Visio_2003-2010_Drawing7.vsd"/><Relationship Id="rId88" Type="http://schemas.openxmlformats.org/officeDocument/2006/relationships/image" Target="media/image37.emf"/><Relationship Id="rId91" Type="http://schemas.openxmlformats.org/officeDocument/2006/relationships/package" Target="embeddings/Microsoft_Visio_Drawing23.vsdx"/><Relationship Id="rId96" Type="http://schemas.openxmlformats.org/officeDocument/2006/relationships/image" Target="media/image41.emf"/><Relationship Id="rId111"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faa.gov/regulations_policies/rulemaking/committees/documents/media/UAS%20ID%20ARC%20Final%20Report%20with%20Appendices.pdf" TargetMode="External"/><Relationship Id="rId23" Type="http://schemas.openxmlformats.org/officeDocument/2006/relationships/oleObject" Target="embeddings/Microsoft_Visio_2003-2010_Drawing.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1.vsdx"/><Relationship Id="rId57" Type="http://schemas.openxmlformats.org/officeDocument/2006/relationships/oleObject" Target="embeddings/oleObject2.bin"/><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13.vsd"/><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3.vsd"/><Relationship Id="rId73" Type="http://schemas.openxmlformats.org/officeDocument/2006/relationships/package" Target="embeddings/Microsoft_Visio_Drawing19.vsdx"/><Relationship Id="rId78" Type="http://schemas.openxmlformats.org/officeDocument/2006/relationships/image" Target="media/image32.emf"/><Relationship Id="rId81" Type="http://schemas.openxmlformats.org/officeDocument/2006/relationships/oleObject" Target="embeddings/Microsoft_Visio_2003-2010_Drawing6.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www.caac.gov.cn/XXGK/XXGK/BZGF/HYBZ/202008/t20200824_204191.html" TargetMode="External"/><Relationship Id="rId39" Type="http://schemas.openxmlformats.org/officeDocument/2006/relationships/package" Target="embeddings/Microsoft_Visio_Drawing6.vsdx"/><Relationship Id="rId109" Type="http://schemas.openxmlformats.org/officeDocument/2006/relationships/oleObject" Target="embeddings/Microsoft_Visio_2003-2010_Drawing9.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Word_Document13.docx"/><Relationship Id="rId76" Type="http://schemas.openxmlformats.org/officeDocument/2006/relationships/image" Target="media/image31.emf"/><Relationship Id="rId97" Type="http://schemas.openxmlformats.org/officeDocument/2006/relationships/package" Target="embeddings/Microsoft_Visio_Drawing26.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Word_Document9.docx"/><Relationship Id="rId66" Type="http://schemas.openxmlformats.org/officeDocument/2006/relationships/image" Target="media/image26.emf"/><Relationship Id="rId87" Type="http://schemas.openxmlformats.org/officeDocument/2006/relationships/package" Target="embeddings/Microsoft_Word_Document21.docx"/><Relationship Id="rId110" Type="http://schemas.openxmlformats.org/officeDocument/2006/relationships/image" Target="media/image48.emf"/><Relationship Id="rId115"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purl.org/dc/elements/1.1/"/>
    <ds:schemaRef ds:uri="http://schemas.microsoft.com/office/2006/metadata/properties"/>
    <ds:schemaRef ds:uri="http://purl.org/dc/terms/"/>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db33437f-65a5-48c5-b537-19efd290f967"/>
    <ds:schemaRef ds:uri="http://www.w3.org/XML/1998/namespace"/>
    <ds:schemaRef ds:uri="http://purl.org/dc/dcmitype/"/>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F9E557C2-88D4-40F4-9262-49FC0CE1C2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141</Pages>
  <Words>59504</Words>
  <Characters>307046</Characters>
  <Application>Microsoft Office Word</Application>
  <DocSecurity>0</DocSecurity>
  <Lines>5117</Lines>
  <Paragraphs>2863</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363687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MCC</cp:lastModifiedBy>
  <cp:revision>2</cp:revision>
  <cp:lastPrinted>2019-02-25T14:05:00Z</cp:lastPrinted>
  <dcterms:created xsi:type="dcterms:W3CDTF">2020-11-30T10:47:00Z</dcterms:created>
  <dcterms:modified xsi:type="dcterms:W3CDTF">2020-11-30T10:47:00Z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